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798EE7" w14:textId="59746B47" w:rsidR="00C24ED8" w:rsidRDefault="00393BD6" w:rsidP="00B405E3">
      <w:pPr>
        <w:jc w:val="center"/>
      </w:pPr>
      <w:r w:rsidRPr="00393BD6">
        <w:rPr>
          <w:noProof/>
        </w:rPr>
        <w:drawing>
          <wp:inline distT="0" distB="0" distL="0" distR="0" wp14:anchorId="1BB02A88" wp14:editId="6293CEBD">
            <wp:extent cx="4664365" cy="3011805"/>
            <wp:effectExtent l="0" t="0" r="3175" b="0"/>
            <wp:docPr id="3074" name="Picture 2" descr="Showstopper - Hitman Wiki Guide - IGN">
              <a:extLst xmlns:a="http://schemas.openxmlformats.org/drawingml/2006/main">
                <a:ext uri="{FF2B5EF4-FFF2-40B4-BE49-F238E27FC236}">
                  <a16:creationId xmlns:a16="http://schemas.microsoft.com/office/drawing/2014/main" id="{02DD55B9-7888-C3C4-8DFA-202B02C0986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Showstopper - Hitman Wiki Guide - IGN">
                      <a:extLst>
                        <a:ext uri="{FF2B5EF4-FFF2-40B4-BE49-F238E27FC236}">
                          <a16:creationId xmlns:a16="http://schemas.microsoft.com/office/drawing/2014/main" id="{02DD55B9-7888-C3C4-8DFA-202B02C0986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18" t="5273"/>
                    <a:stretch/>
                  </pic:blipFill>
                  <pic:spPr bwMode="auto">
                    <a:xfrm>
                      <a:off x="0" y="0"/>
                      <a:ext cx="4665066" cy="3012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6C273B" w14:textId="1D2224EC" w:rsidR="003F33E7" w:rsidRDefault="00393BD6" w:rsidP="00DC4C6D">
      <w:pPr>
        <w:pStyle w:val="Title"/>
        <w:jc w:val="center"/>
      </w:pPr>
      <w:r>
        <w:t>Fallout 4</w:t>
      </w:r>
      <w:r w:rsidR="009401DC">
        <w:t xml:space="preserve">:  </w:t>
      </w:r>
      <w:r>
        <w:t>Uninvited Guest</w:t>
      </w:r>
    </w:p>
    <w:p w14:paraId="3229F12E" w14:textId="71030891" w:rsidR="00C24ED8" w:rsidRDefault="008C124B" w:rsidP="00DC4C6D">
      <w:pPr>
        <w:pStyle w:val="Subtitle"/>
        <w:jc w:val="center"/>
        <w:rPr>
          <w:i w:val="0"/>
          <w:sz w:val="20"/>
          <w:szCs w:val="20"/>
        </w:rPr>
      </w:pPr>
      <w:r>
        <w:rPr>
          <w:i w:val="0"/>
          <w:sz w:val="20"/>
          <w:szCs w:val="20"/>
        </w:rPr>
        <w:t>Launch</w:t>
      </w:r>
      <w:r w:rsidR="007D1E3C" w:rsidRPr="007D1E3C">
        <w:rPr>
          <w:i w:val="0"/>
          <w:sz w:val="20"/>
          <w:szCs w:val="20"/>
        </w:rPr>
        <w:t xml:space="preserve"> </w:t>
      </w:r>
      <w:r w:rsidR="00310CC5">
        <w:rPr>
          <w:i w:val="0"/>
          <w:sz w:val="20"/>
          <w:szCs w:val="20"/>
        </w:rPr>
        <w:t>Readme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095"/>
        <w:gridCol w:w="4355"/>
      </w:tblGrid>
      <w:tr w:rsidR="001417A2" w:rsidRPr="00944542" w14:paraId="72F2A189" w14:textId="77777777" w:rsidTr="00FF602C">
        <w:trPr>
          <w:trHeight w:val="335"/>
          <w:jc w:val="center"/>
        </w:trPr>
        <w:tc>
          <w:tcPr>
            <w:tcW w:w="3095" w:type="dxa"/>
          </w:tcPr>
          <w:p w14:paraId="0E163706" w14:textId="77777777" w:rsidR="001417A2" w:rsidRPr="00944542" w:rsidRDefault="001417A2" w:rsidP="00FF602C">
            <w:pPr>
              <w:spacing w:after="0"/>
              <w:rPr>
                <w:kern w:val="32"/>
              </w:rPr>
            </w:pPr>
            <w:r w:rsidRPr="00944542">
              <w:rPr>
                <w:kern w:val="32"/>
              </w:rPr>
              <w:t>Designer:</w:t>
            </w:r>
          </w:p>
        </w:tc>
        <w:tc>
          <w:tcPr>
            <w:tcW w:w="4355" w:type="dxa"/>
          </w:tcPr>
          <w:p w14:paraId="05499555" w14:textId="5CF0CDC8" w:rsidR="001417A2" w:rsidRPr="00944542" w:rsidRDefault="00393BD6" w:rsidP="00FF602C">
            <w:pPr>
              <w:spacing w:after="0"/>
              <w:rPr>
                <w:kern w:val="32"/>
              </w:rPr>
            </w:pPr>
            <w:r>
              <w:rPr>
                <w:kern w:val="32"/>
              </w:rPr>
              <w:t>Tianze Wu</w:t>
            </w:r>
            <w:r w:rsidRPr="00944542">
              <w:rPr>
                <w:kern w:val="32"/>
              </w:rPr>
              <w:t xml:space="preserve"> </w:t>
            </w:r>
          </w:p>
        </w:tc>
      </w:tr>
    </w:tbl>
    <w:p w14:paraId="612C05CB" w14:textId="77777777" w:rsidR="00403477" w:rsidRDefault="00403477"/>
    <w:bookmarkStart w:id="0" w:name="_Toc133250334" w:displacedByCustomXml="next"/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18836567"/>
        <w:docPartObj>
          <w:docPartGallery w:val="Table of Contents"/>
          <w:docPartUnique/>
        </w:docPartObj>
      </w:sdtPr>
      <w:sdtEndPr>
        <w:rPr>
          <w:rFonts w:eastAsiaTheme="minorEastAsia"/>
        </w:rPr>
      </w:sdtEndPr>
      <w:sdtContent>
        <w:p w14:paraId="70E734DA" w14:textId="77777777" w:rsidR="007504EC" w:rsidRPr="002F6EB0" w:rsidRDefault="007504EC" w:rsidP="002F6EB0">
          <w:pPr>
            <w:pStyle w:val="Heading1"/>
            <w:rPr>
              <w:rStyle w:val="Heading1Char"/>
            </w:rPr>
          </w:pPr>
          <w:r w:rsidRPr="002F6EB0">
            <w:rPr>
              <w:rStyle w:val="Heading1Char"/>
            </w:rPr>
            <w:t>Table of Contents</w:t>
          </w:r>
          <w:bookmarkEnd w:id="0"/>
        </w:p>
        <w:p w14:paraId="083A15FE" w14:textId="58B8828F" w:rsidR="001C6DC0" w:rsidRDefault="00226444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r>
            <w:fldChar w:fldCharType="begin"/>
          </w:r>
          <w:r w:rsidR="007504EC">
            <w:instrText xml:space="preserve"> TOC \o "1-3" \h \z \u </w:instrText>
          </w:r>
          <w:r>
            <w:fldChar w:fldCharType="separate"/>
          </w:r>
          <w:hyperlink w:anchor="_Toc133250334" w:history="1">
            <w:r w:rsidR="001C6DC0" w:rsidRPr="001274CB">
              <w:rPr>
                <w:rStyle w:val="Hyperlink"/>
                <w:noProof/>
              </w:rPr>
              <w:t>Table of Contents</w:t>
            </w:r>
            <w:r w:rsidR="001C6DC0">
              <w:rPr>
                <w:noProof/>
                <w:webHidden/>
              </w:rPr>
              <w:tab/>
            </w:r>
            <w:r w:rsidR="001C6DC0">
              <w:rPr>
                <w:noProof/>
                <w:webHidden/>
              </w:rPr>
              <w:fldChar w:fldCharType="begin"/>
            </w:r>
            <w:r w:rsidR="001C6DC0">
              <w:rPr>
                <w:noProof/>
                <w:webHidden/>
              </w:rPr>
              <w:instrText xml:space="preserve"> PAGEREF _Toc133250334 \h </w:instrText>
            </w:r>
            <w:r w:rsidR="001C6DC0">
              <w:rPr>
                <w:noProof/>
                <w:webHidden/>
              </w:rPr>
            </w:r>
            <w:r w:rsidR="001C6DC0">
              <w:rPr>
                <w:noProof/>
                <w:webHidden/>
              </w:rPr>
              <w:fldChar w:fldCharType="separate"/>
            </w:r>
            <w:r w:rsidR="001C6DC0">
              <w:rPr>
                <w:noProof/>
                <w:webHidden/>
              </w:rPr>
              <w:t>1</w:t>
            </w:r>
            <w:r w:rsidR="001C6DC0">
              <w:rPr>
                <w:noProof/>
                <w:webHidden/>
              </w:rPr>
              <w:fldChar w:fldCharType="end"/>
            </w:r>
          </w:hyperlink>
        </w:p>
        <w:p w14:paraId="376A53E4" w14:textId="653E6C7D" w:rsidR="001C6DC0" w:rsidRDefault="001C6DC0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33250335" w:history="1">
            <w:r w:rsidRPr="001274CB">
              <w:rPr>
                <w:rStyle w:val="Hyperlink"/>
                <w:noProof/>
              </w:rPr>
              <w:t>Key Issues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_Toc133250335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212886" w14:textId="636C3AF9" w:rsidR="001C6DC0" w:rsidRDefault="001C6DC0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33250336" w:history="1">
            <w:r w:rsidRPr="001274CB">
              <w:rPr>
                <w:rStyle w:val="Hyperlink"/>
                <w:noProof/>
              </w:rPr>
              <w:t>Installation &amp; Play Instructions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_Toc133250336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1C5639" w14:textId="1F6CC9BD" w:rsidR="001C6DC0" w:rsidRDefault="001C6DC0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33250337" w:history="1">
            <w:r w:rsidRPr="001274CB">
              <w:rPr>
                <w:rStyle w:val="Hyperlink"/>
                <w:noProof/>
              </w:rPr>
              <w:t>Quest Information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_Toc133250337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24B5BB" w14:textId="4D26D32D" w:rsidR="001C6DC0" w:rsidRDefault="001C6DC0">
          <w:pPr>
            <w:pStyle w:val="TOC2"/>
            <w:rPr>
              <w:noProof/>
              <w:lang w:eastAsia="zh-CN"/>
            </w:rPr>
          </w:pPr>
          <w:hyperlink w:anchor="_Toc133250338" w:history="1">
            <w:r w:rsidRPr="001274CB">
              <w:rPr>
                <w:rStyle w:val="Hyperlink"/>
                <w:noProof/>
              </w:rPr>
              <w:t>Entrances/Key Locations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_Toc133250338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5C856C" w14:textId="08416093" w:rsidR="001C6DC0" w:rsidRDefault="001C6DC0">
          <w:pPr>
            <w:pStyle w:val="TOC2"/>
            <w:rPr>
              <w:noProof/>
              <w:lang w:eastAsia="zh-CN"/>
            </w:rPr>
          </w:pPr>
          <w:hyperlink w:anchor="_Toc133250339" w:history="1">
            <w:r w:rsidRPr="001274CB">
              <w:rPr>
                <w:rStyle w:val="Hyperlink"/>
                <w:noProof/>
              </w:rPr>
              <w:t>Reference IDs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_Toc133250339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776CCE" w14:textId="0206B6DD" w:rsidR="001C6DC0" w:rsidRDefault="001C6DC0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33250340" w:history="1">
            <w:r w:rsidRPr="001274CB">
              <w:rPr>
                <w:rStyle w:val="Hyperlink"/>
                <w:noProof/>
              </w:rPr>
              <w:t>Walkthrough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_Toc133250340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95FC3E" w14:textId="100EE224" w:rsidR="001C6DC0" w:rsidRDefault="001C6DC0">
          <w:pPr>
            <w:pStyle w:val="TOC3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33250341" w:history="1">
            <w:r w:rsidRPr="001274CB">
              <w:rPr>
                <w:rStyle w:val="Hyperlink"/>
                <w:noProof/>
              </w:rPr>
              <w:t>Playthrough Video Link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_Toc133250341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FAB575" w14:textId="72F8B73E" w:rsidR="001C6DC0" w:rsidRDefault="001C6DC0">
          <w:pPr>
            <w:pStyle w:val="TOC2"/>
            <w:rPr>
              <w:noProof/>
              <w:lang w:eastAsia="zh-CN"/>
            </w:rPr>
          </w:pPr>
          <w:hyperlink w:anchor="_Toc133250342" w:history="1">
            <w:r w:rsidRPr="001274CB">
              <w:rPr>
                <w:rStyle w:val="Hyperlink"/>
                <w:noProof/>
              </w:rPr>
              <w:t>Quest A1 (Money) &amp; B1 (Fight)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_Toc133250342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1028A9" w14:textId="78AC673C" w:rsidR="001C6DC0" w:rsidRDefault="001C6DC0">
          <w:pPr>
            <w:pStyle w:val="TOC2"/>
            <w:rPr>
              <w:noProof/>
              <w:lang w:eastAsia="zh-CN"/>
            </w:rPr>
          </w:pPr>
          <w:hyperlink w:anchor="_Toc133250343" w:history="1">
            <w:r w:rsidRPr="001274CB">
              <w:rPr>
                <w:rStyle w:val="Hyperlink"/>
                <w:noProof/>
              </w:rPr>
              <w:t>Quest A2 (Robot) &amp; B2 (Food)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_Toc133250343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F4CF76" w14:textId="4384F757" w:rsidR="001C6DC0" w:rsidRDefault="001C6DC0">
          <w:pPr>
            <w:pStyle w:val="TOC2"/>
            <w:rPr>
              <w:noProof/>
              <w:lang w:eastAsia="zh-CN"/>
            </w:rPr>
          </w:pPr>
          <w:hyperlink w:anchor="_Toc133250344" w:history="1">
            <w:r w:rsidRPr="001274CB">
              <w:rPr>
                <w:rStyle w:val="Hyperlink"/>
                <w:noProof/>
              </w:rPr>
              <w:t>Quest A3 (Trap) &amp; B3 (Lover)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_Toc133250344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C7A335" w14:textId="5A30C150" w:rsidR="001C6DC0" w:rsidRDefault="001C6DC0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33250345" w:history="1">
            <w:r w:rsidRPr="001274CB">
              <w:rPr>
                <w:rStyle w:val="Hyperlink"/>
                <w:noProof/>
              </w:rPr>
              <w:t>References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_Toc133250345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FF19FB" w14:textId="2FCCEAB7" w:rsidR="00177ADF" w:rsidRPr="00C40778" w:rsidRDefault="00226444" w:rsidP="009044AA">
          <w:pPr>
            <w:spacing w:after="0"/>
            <w:rPr>
              <w:rStyle w:val="Emphasis"/>
              <w:i w:val="0"/>
              <w:iCs w:val="0"/>
            </w:rPr>
          </w:pPr>
          <w:r>
            <w:fldChar w:fldCharType="end"/>
          </w:r>
        </w:p>
      </w:sdtContent>
    </w:sdt>
    <w:p w14:paraId="2694679C" w14:textId="77777777" w:rsidR="00C40778" w:rsidRDefault="00C40778">
      <w:r>
        <w:br w:type="page"/>
      </w:r>
    </w:p>
    <w:p w14:paraId="265792B5" w14:textId="77777777" w:rsidR="00211F9E" w:rsidRDefault="00310CC5" w:rsidP="007504EC">
      <w:pPr>
        <w:pStyle w:val="Heading1"/>
      </w:pPr>
      <w:bookmarkStart w:id="1" w:name="_Toc133250335"/>
      <w:r>
        <w:lastRenderedPageBreak/>
        <w:t>Key Issues</w:t>
      </w:r>
      <w:bookmarkEnd w:id="1"/>
    </w:p>
    <w:p w14:paraId="77AEB669" w14:textId="5C27279D" w:rsidR="00276FE7" w:rsidRDefault="00276FE7" w:rsidP="00276FE7">
      <w:pPr>
        <w:pStyle w:val="ListParagraph"/>
        <w:numPr>
          <w:ilvl w:val="0"/>
          <w:numId w:val="37"/>
        </w:numPr>
      </w:pPr>
      <w:r>
        <w:t xml:space="preserve">Brick’s grunts still take around 5 secs to complete updating package to react and kneel down after Brick’s death by the hand of wife </w:t>
      </w:r>
    </w:p>
    <w:p w14:paraId="4326DA7C" w14:textId="2D6EADBD" w:rsidR="000E42F4" w:rsidRDefault="00276FE7" w:rsidP="00276FE7">
      <w:pPr>
        <w:pStyle w:val="ListParagraph"/>
        <w:numPr>
          <w:ilvl w:val="0"/>
          <w:numId w:val="37"/>
        </w:numPr>
      </w:pPr>
      <w:r>
        <w:t>The collisions can only mitigate the camera problem, but cannot entirely prevent it from happening, even though the top part is completely covered by collision box</w:t>
      </w:r>
    </w:p>
    <w:p w14:paraId="128A652D" w14:textId="77777777" w:rsidR="00310CC5" w:rsidRDefault="00310CC5" w:rsidP="00310CC5">
      <w:pPr>
        <w:pStyle w:val="Heading1"/>
      </w:pPr>
      <w:bookmarkStart w:id="2" w:name="_Toc133250336"/>
      <w:r>
        <w:t>Installation &amp; Play Instructions</w:t>
      </w:r>
      <w:bookmarkEnd w:id="2"/>
    </w:p>
    <w:p w14:paraId="136CF329" w14:textId="619F7B86" w:rsidR="00BC6C7D" w:rsidRPr="002070E1" w:rsidRDefault="00BC6C7D" w:rsidP="0001212E">
      <w:pPr>
        <w:pStyle w:val="ListParagraph"/>
        <w:numPr>
          <w:ilvl w:val="0"/>
          <w:numId w:val="38"/>
        </w:numPr>
      </w:pPr>
      <w:r>
        <w:t xml:space="preserve">Put WuT_DFS2_LD.esp and WuT_DFS2_LD - Main.ba2 under </w:t>
      </w:r>
      <w:r>
        <w:rPr>
          <w:rFonts w:ascii="Lato" w:hAnsi="Lato" w:cs="Lato"/>
          <w:color w:val="2D3B45"/>
          <w:shd w:val="clear" w:color="auto" w:fill="FFFFFF"/>
        </w:rPr>
        <w:t>&lt;</w:t>
      </w:r>
      <w:r w:rsidRPr="002070E1">
        <w:t>steam install directory&gt;\steamapps\common\Fallout 4\Data</w:t>
      </w:r>
    </w:p>
    <w:p w14:paraId="55B91674" w14:textId="77777777" w:rsidR="00BC6C7D" w:rsidRDefault="00BC6C7D" w:rsidP="0001212E">
      <w:pPr>
        <w:pStyle w:val="ListParagraph"/>
        <w:numPr>
          <w:ilvl w:val="0"/>
          <w:numId w:val="38"/>
        </w:numPr>
      </w:pPr>
      <w:r>
        <w:t xml:space="preserve">Start </w:t>
      </w:r>
      <w:r w:rsidRPr="002070E1">
        <w:rPr>
          <w:i/>
          <w:iCs/>
        </w:rPr>
        <w:t xml:space="preserve">Fallout </w:t>
      </w:r>
      <w:r>
        <w:t>4</w:t>
      </w:r>
    </w:p>
    <w:p w14:paraId="389F4093" w14:textId="77777777" w:rsidR="00BC6C7D" w:rsidRDefault="00BC6C7D" w:rsidP="0001212E">
      <w:pPr>
        <w:pStyle w:val="ListParagraph"/>
        <w:numPr>
          <w:ilvl w:val="0"/>
          <w:numId w:val="38"/>
        </w:numPr>
      </w:pPr>
      <w:r>
        <w:t>Click “MODS” in the main menu</w:t>
      </w:r>
    </w:p>
    <w:p w14:paraId="06A73518" w14:textId="1C4C92A2" w:rsidR="0001212E" w:rsidRDefault="00BC6C7D" w:rsidP="0001212E">
      <w:pPr>
        <w:pStyle w:val="ListParagraph"/>
        <w:numPr>
          <w:ilvl w:val="0"/>
          <w:numId w:val="38"/>
        </w:numPr>
      </w:pPr>
      <w:r>
        <w:t xml:space="preserve">Press “T” </w:t>
      </w:r>
      <w:r w:rsidR="0001212E">
        <w:t>to display local mods</w:t>
      </w:r>
    </w:p>
    <w:p w14:paraId="507D1879" w14:textId="29014A61" w:rsidR="00BC6C7D" w:rsidRDefault="0001212E" w:rsidP="0001212E">
      <w:pPr>
        <w:pStyle w:val="ListParagraph"/>
        <w:numPr>
          <w:ilvl w:val="0"/>
          <w:numId w:val="38"/>
        </w:numPr>
      </w:pPr>
      <w:r>
        <w:t>S</w:t>
      </w:r>
      <w:r w:rsidR="00BC6C7D">
        <w:t>elect “WuT_DFS2_LD”</w:t>
      </w:r>
      <w:r>
        <w:t xml:space="preserve"> as the mod to load</w:t>
      </w:r>
    </w:p>
    <w:p w14:paraId="24C60295" w14:textId="7337B4F9" w:rsidR="0001212E" w:rsidRDefault="0001212E" w:rsidP="0001212E">
      <w:pPr>
        <w:pStyle w:val="ListParagraph"/>
        <w:numPr>
          <w:ilvl w:val="0"/>
          <w:numId w:val="38"/>
        </w:numPr>
      </w:pPr>
      <w:r>
        <w:t xml:space="preserve">Wait </w:t>
      </w:r>
      <w:r w:rsidR="00BC6C7D">
        <w:t xml:space="preserve">the mod </w:t>
      </w:r>
      <w:r>
        <w:t>to</w:t>
      </w:r>
      <w:r w:rsidR="00BC6C7D">
        <w:t xml:space="preserve"> load</w:t>
      </w:r>
    </w:p>
    <w:p w14:paraId="4134EE1E" w14:textId="507F7935" w:rsidR="0001212E" w:rsidRDefault="0001212E" w:rsidP="0001212E">
      <w:pPr>
        <w:pStyle w:val="ListParagraph"/>
        <w:numPr>
          <w:ilvl w:val="0"/>
          <w:numId w:val="38"/>
        </w:numPr>
      </w:pPr>
      <w:r>
        <w:t>Press “</w:t>
      </w:r>
      <w:r w:rsidR="006E101E">
        <w:t>`</w:t>
      </w:r>
      <w:r>
        <w:t>” and enter “coc redrocketext” in the command line</w:t>
      </w:r>
    </w:p>
    <w:p w14:paraId="175FB3C5" w14:textId="3FB62CB5" w:rsidR="0001212E" w:rsidRDefault="0001212E" w:rsidP="0001212E">
      <w:pPr>
        <w:pStyle w:val="ListParagraph"/>
        <w:numPr>
          <w:ilvl w:val="0"/>
          <w:numId w:val="38"/>
        </w:numPr>
      </w:pPr>
      <w:r>
        <w:t xml:space="preserve">Press </w:t>
      </w:r>
      <w:r w:rsidR="006E101E">
        <w:t>“E</w:t>
      </w:r>
      <w:r>
        <w:t>nter</w:t>
      </w:r>
      <w:r w:rsidR="006E101E">
        <w:t>”</w:t>
      </w:r>
      <w:r>
        <w:t xml:space="preserve"> to load into the game</w:t>
      </w:r>
    </w:p>
    <w:p w14:paraId="34A8B585" w14:textId="5B139E90" w:rsidR="0001212E" w:rsidRDefault="0001212E" w:rsidP="0001212E">
      <w:pPr>
        <w:pStyle w:val="ListParagraph"/>
        <w:numPr>
          <w:ilvl w:val="0"/>
          <w:numId w:val="38"/>
        </w:numPr>
      </w:pPr>
      <w:r>
        <w:t>Start the quest</w:t>
      </w:r>
    </w:p>
    <w:p w14:paraId="09F0AD9E" w14:textId="77777777" w:rsidR="00860E5A" w:rsidRDefault="00860E5A" w:rsidP="00860E5A">
      <w:pPr>
        <w:pStyle w:val="ListParagraph"/>
      </w:pPr>
    </w:p>
    <w:p w14:paraId="5A527CE1" w14:textId="77777777" w:rsidR="0001212E" w:rsidRDefault="0001212E" w:rsidP="00BC6C7D">
      <w:pPr>
        <w:pStyle w:val="ListParagraph"/>
        <w:numPr>
          <w:ilvl w:val="0"/>
          <w:numId w:val="30"/>
        </w:numPr>
      </w:pPr>
      <w:r>
        <w:t>Alternative for Step 7&amp;8</w:t>
      </w:r>
    </w:p>
    <w:p w14:paraId="5AEF01A8" w14:textId="77777777" w:rsidR="0001212E" w:rsidRDefault="0001212E" w:rsidP="0001212E">
      <w:pPr>
        <w:pStyle w:val="ListParagraph"/>
        <w:numPr>
          <w:ilvl w:val="1"/>
          <w:numId w:val="30"/>
        </w:numPr>
      </w:pPr>
      <w:r>
        <w:t>Load into a save file</w:t>
      </w:r>
    </w:p>
    <w:p w14:paraId="3AB7628E" w14:textId="17C4D423" w:rsidR="0001212E" w:rsidRDefault="0001212E" w:rsidP="0001212E">
      <w:pPr>
        <w:pStyle w:val="ListParagraph"/>
        <w:numPr>
          <w:ilvl w:val="2"/>
          <w:numId w:val="30"/>
        </w:numPr>
      </w:pPr>
      <w:r>
        <w:t>Clean save is strongly recommended</w:t>
      </w:r>
    </w:p>
    <w:p w14:paraId="541369FD" w14:textId="35D9CD17" w:rsidR="0001212E" w:rsidRDefault="0001212E" w:rsidP="0001212E">
      <w:pPr>
        <w:pStyle w:val="ListParagraph"/>
        <w:numPr>
          <w:ilvl w:val="1"/>
          <w:numId w:val="30"/>
        </w:numPr>
      </w:pPr>
      <w:r>
        <w:t>Go to Red Rocket</w:t>
      </w:r>
    </w:p>
    <w:p w14:paraId="62582C43" w14:textId="77777777" w:rsidR="00310CC5" w:rsidRDefault="00310CC5" w:rsidP="00310CC5"/>
    <w:p w14:paraId="6BA6FA07" w14:textId="77777777" w:rsidR="00BD2A25" w:rsidRDefault="00BD2A25" w:rsidP="00BD2A25">
      <w:pPr>
        <w:pStyle w:val="Heading1"/>
      </w:pPr>
      <w:bookmarkStart w:id="3" w:name="_Toc133250337"/>
      <w:r>
        <w:t>Quest Information</w:t>
      </w:r>
      <w:bookmarkEnd w:id="3"/>
    </w:p>
    <w:p w14:paraId="1AF79A04" w14:textId="730A5BFA" w:rsidR="009B6664" w:rsidRDefault="009B6664" w:rsidP="00BD2A25">
      <w:r>
        <w:t>COC to Red Rocket. Find the female magician next to a green car. Talk to the magician to start the quest.</w:t>
      </w:r>
    </w:p>
    <w:p w14:paraId="54933B58" w14:textId="77777777" w:rsidR="00BD2A25" w:rsidRDefault="00BD2A25" w:rsidP="00BD2A25">
      <w:pPr>
        <w:pStyle w:val="Heading2"/>
      </w:pPr>
      <w:bookmarkStart w:id="4" w:name="_Toc133250338"/>
      <w:r>
        <w:t>Entrances/Key Locations</w:t>
      </w:r>
      <w:bookmarkEnd w:id="4"/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BD2A25" w14:paraId="4E0E69AC" w14:textId="77777777" w:rsidTr="00BD2A2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14:paraId="2F588266" w14:textId="77777777" w:rsidR="00BD2A25" w:rsidRDefault="00BD2A25" w:rsidP="00BD2A25">
            <w:r>
              <w:t>Name</w:t>
            </w:r>
          </w:p>
        </w:tc>
        <w:tc>
          <w:tcPr>
            <w:tcW w:w="3117" w:type="dxa"/>
          </w:tcPr>
          <w:p w14:paraId="718F5E51" w14:textId="77777777" w:rsidR="00BD2A25" w:rsidRDefault="00BD2A25" w:rsidP="00BD2A2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Map Marker Name</w:t>
            </w:r>
            <w:r w:rsidR="00153214">
              <w:t xml:space="preserve"> / Icon</w:t>
            </w:r>
          </w:p>
        </w:tc>
        <w:tc>
          <w:tcPr>
            <w:tcW w:w="3117" w:type="dxa"/>
          </w:tcPr>
          <w:p w14:paraId="24222C68" w14:textId="77777777" w:rsidR="00BD2A25" w:rsidRDefault="00BD2A25" w:rsidP="00BD2A2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Description</w:t>
            </w:r>
            <w:r w:rsidR="00C16CED">
              <w:t xml:space="preserve"> / General Location</w:t>
            </w:r>
          </w:p>
        </w:tc>
      </w:tr>
      <w:tr w:rsidR="00BD2A25" w14:paraId="26714510" w14:textId="77777777" w:rsidTr="00BD2A2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14:paraId="19F8C7CC" w14:textId="4A280EF1" w:rsidR="00BD2A25" w:rsidRDefault="001E506A" w:rsidP="00BD2A25">
            <w:r>
              <w:t>Red Rocket</w:t>
            </w:r>
          </w:p>
        </w:tc>
        <w:tc>
          <w:tcPr>
            <w:tcW w:w="3117" w:type="dxa"/>
          </w:tcPr>
          <w:p w14:paraId="7815AE8E" w14:textId="2D6416AB" w:rsidR="00BD2A25" w:rsidRDefault="009F562D" w:rsidP="00BD2A2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Red Rocket</w:t>
            </w:r>
          </w:p>
        </w:tc>
        <w:tc>
          <w:tcPr>
            <w:tcW w:w="3117" w:type="dxa"/>
          </w:tcPr>
          <w:p w14:paraId="72D6686E" w14:textId="068301B4" w:rsidR="00BD2A25" w:rsidRDefault="001E506A" w:rsidP="00BD2A2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Quest start location</w:t>
            </w:r>
          </w:p>
        </w:tc>
      </w:tr>
      <w:tr w:rsidR="00BD2A25" w14:paraId="725043B1" w14:textId="77777777" w:rsidTr="00BD2A2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14:paraId="62734F73" w14:textId="4FBF4AC9" w:rsidR="00BD2A25" w:rsidRDefault="001E506A" w:rsidP="00BD2A25">
            <w:r>
              <w:t>Mus</w:t>
            </w:r>
            <w:r w:rsidR="009F562D">
              <w:t>eum</w:t>
            </w:r>
          </w:p>
        </w:tc>
        <w:tc>
          <w:tcPr>
            <w:tcW w:w="3117" w:type="dxa"/>
          </w:tcPr>
          <w:p w14:paraId="7CBBEA68" w14:textId="0DE1B51E" w:rsidR="00BD2A25" w:rsidRDefault="009F562D" w:rsidP="00BD2A2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Museum</w:t>
            </w:r>
          </w:p>
        </w:tc>
        <w:tc>
          <w:tcPr>
            <w:tcW w:w="3117" w:type="dxa"/>
          </w:tcPr>
          <w:p w14:paraId="501C8CBE" w14:textId="78CF1D1C" w:rsidR="00BD2A25" w:rsidRDefault="009F562D" w:rsidP="00BD2A2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Quest’s main stage</w:t>
            </w:r>
          </w:p>
        </w:tc>
      </w:tr>
    </w:tbl>
    <w:p w14:paraId="0C41C202" w14:textId="77777777" w:rsidR="00BD2A25" w:rsidRDefault="00BD2A25" w:rsidP="00BD2A25"/>
    <w:p w14:paraId="51BC7EFF" w14:textId="77777777" w:rsidR="00BD2A25" w:rsidRDefault="00BD2A25" w:rsidP="00BD2A25">
      <w:pPr>
        <w:pStyle w:val="Heading2"/>
      </w:pPr>
      <w:bookmarkStart w:id="5" w:name="_Toc133250339"/>
      <w:r>
        <w:t>Reference IDs</w:t>
      </w:r>
      <w:bookmarkEnd w:id="5"/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BD2A25" w14:paraId="1914D6C5" w14:textId="77777777" w:rsidTr="00262B3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14:paraId="4760E649" w14:textId="77777777" w:rsidR="00BD2A25" w:rsidRDefault="00BD2A25" w:rsidP="00262B34">
            <w:r>
              <w:t>Location</w:t>
            </w:r>
          </w:p>
        </w:tc>
        <w:tc>
          <w:tcPr>
            <w:tcW w:w="3117" w:type="dxa"/>
          </w:tcPr>
          <w:p w14:paraId="6B6F5CB4" w14:textId="77777777" w:rsidR="00BD2A25" w:rsidRDefault="00BD2A25" w:rsidP="00262B3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Reference ID</w:t>
            </w:r>
          </w:p>
        </w:tc>
        <w:tc>
          <w:tcPr>
            <w:tcW w:w="3117" w:type="dxa"/>
          </w:tcPr>
          <w:p w14:paraId="2A444B98" w14:textId="77777777" w:rsidR="00BD2A25" w:rsidRDefault="00BD2A25" w:rsidP="00262B3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Description</w:t>
            </w:r>
          </w:p>
        </w:tc>
      </w:tr>
      <w:tr w:rsidR="009F562D" w14:paraId="3BFCF230" w14:textId="77777777" w:rsidTr="00262B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14:paraId="4F800128" w14:textId="340A8129" w:rsidR="009F562D" w:rsidRDefault="009F562D" w:rsidP="009F562D">
            <w:r>
              <w:t>Red Rocket</w:t>
            </w:r>
          </w:p>
        </w:tc>
        <w:tc>
          <w:tcPr>
            <w:tcW w:w="3117" w:type="dxa"/>
          </w:tcPr>
          <w:p w14:paraId="7CB94135" w14:textId="1209CF4C" w:rsidR="009F562D" w:rsidRDefault="009F562D" w:rsidP="009F562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RedRocketExt</w:t>
            </w:r>
          </w:p>
        </w:tc>
        <w:tc>
          <w:tcPr>
            <w:tcW w:w="3117" w:type="dxa"/>
          </w:tcPr>
          <w:p w14:paraId="6A077ABF" w14:textId="14CC6D17" w:rsidR="009F562D" w:rsidRDefault="009F562D" w:rsidP="009F562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Quest start location</w:t>
            </w:r>
            <w:r w:rsidR="009B6664">
              <w:t>. Exterior. Commonwealth.</w:t>
            </w:r>
          </w:p>
        </w:tc>
      </w:tr>
      <w:tr w:rsidR="009F562D" w14:paraId="3A72E6CC" w14:textId="77777777" w:rsidTr="00262B3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14:paraId="71E3FE7D" w14:textId="626735A2" w:rsidR="009F562D" w:rsidRDefault="009F562D" w:rsidP="009F562D">
            <w:r>
              <w:t>Museum</w:t>
            </w:r>
          </w:p>
        </w:tc>
        <w:tc>
          <w:tcPr>
            <w:tcW w:w="3117" w:type="dxa"/>
          </w:tcPr>
          <w:p w14:paraId="52A7068F" w14:textId="640CCA14" w:rsidR="009F562D" w:rsidRDefault="009F562D" w:rsidP="009F56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00C31WTMuseum</w:t>
            </w:r>
          </w:p>
        </w:tc>
        <w:tc>
          <w:tcPr>
            <w:tcW w:w="3117" w:type="dxa"/>
          </w:tcPr>
          <w:p w14:paraId="6CB36D3E" w14:textId="3E3E51B7" w:rsidR="009F562D" w:rsidRDefault="009F562D" w:rsidP="009F56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Quest’s main stage</w:t>
            </w:r>
            <w:r w:rsidR="009B6664">
              <w:t>. Interior.</w:t>
            </w:r>
          </w:p>
        </w:tc>
      </w:tr>
    </w:tbl>
    <w:p w14:paraId="650D02F0" w14:textId="77777777" w:rsidR="00BD2A25" w:rsidRPr="00BD2A25" w:rsidRDefault="00BD2A25" w:rsidP="00BD2A25"/>
    <w:p w14:paraId="191575F2" w14:textId="3060BDC4" w:rsidR="00B62F90" w:rsidRDefault="00310CC5" w:rsidP="00960BC7">
      <w:pPr>
        <w:pStyle w:val="Heading1"/>
      </w:pPr>
      <w:bookmarkStart w:id="6" w:name="_Toc133250340"/>
      <w:r>
        <w:lastRenderedPageBreak/>
        <w:t>Walkthrough</w:t>
      </w:r>
      <w:bookmarkEnd w:id="6"/>
      <w:r w:rsidR="00FE49E5">
        <w:t xml:space="preserve"> </w:t>
      </w:r>
    </w:p>
    <w:p w14:paraId="25E02E1F" w14:textId="2519B292" w:rsidR="00D07043" w:rsidRDefault="00D07043" w:rsidP="00D07043">
      <w:pPr>
        <w:pStyle w:val="Heading3"/>
      </w:pPr>
      <w:bookmarkStart w:id="7" w:name="_Toc97550599"/>
      <w:bookmarkStart w:id="8" w:name="_Toc99364919"/>
      <w:bookmarkStart w:id="9" w:name="_Toc101143703"/>
      <w:bookmarkStart w:id="10" w:name="_Toc133250341"/>
      <w:r>
        <w:t>Playthrough Video Link</w:t>
      </w:r>
      <w:bookmarkEnd w:id="7"/>
      <w:bookmarkEnd w:id="8"/>
      <w:bookmarkEnd w:id="9"/>
      <w:bookmarkEnd w:id="10"/>
    </w:p>
    <w:p w14:paraId="23344CB6" w14:textId="35FC53F8" w:rsidR="004E1337" w:rsidRDefault="004E1337" w:rsidP="001D5891">
      <w:pPr>
        <w:pStyle w:val="ListParagraph"/>
        <w:numPr>
          <w:ilvl w:val="0"/>
          <w:numId w:val="32"/>
        </w:numPr>
      </w:pPr>
      <w:r>
        <w:t>Quest A1 (Money) &amp; B1 (Fight)</w:t>
      </w:r>
    </w:p>
    <w:p w14:paraId="5C233A4D" w14:textId="43CA4930" w:rsidR="004E1337" w:rsidRDefault="00000000" w:rsidP="004E1337">
      <w:pPr>
        <w:pStyle w:val="ListParagraph"/>
        <w:numPr>
          <w:ilvl w:val="1"/>
          <w:numId w:val="32"/>
        </w:numPr>
      </w:pPr>
      <w:hyperlink r:id="rId9" w:history="1">
        <w:r w:rsidR="004E1337" w:rsidRPr="00BA0B81">
          <w:rPr>
            <w:rStyle w:val="Hyperlink"/>
          </w:rPr>
          <w:t>https://smu.box.com/s/aop2m1klalc52oujvstxj9s724dtfout</w:t>
        </w:r>
      </w:hyperlink>
    </w:p>
    <w:p w14:paraId="2105F861" w14:textId="4D855999" w:rsidR="004E1337" w:rsidRDefault="004E1337" w:rsidP="004E1337">
      <w:pPr>
        <w:pStyle w:val="ListParagraph"/>
        <w:numPr>
          <w:ilvl w:val="0"/>
          <w:numId w:val="32"/>
        </w:numPr>
      </w:pPr>
      <w:r>
        <w:t>Quest A2 (Robot) &amp; B2 (Food)</w:t>
      </w:r>
    </w:p>
    <w:p w14:paraId="478A2467" w14:textId="1F355DBE" w:rsidR="004E1337" w:rsidRDefault="00000000" w:rsidP="004E1337">
      <w:pPr>
        <w:pStyle w:val="ListParagraph"/>
        <w:numPr>
          <w:ilvl w:val="1"/>
          <w:numId w:val="32"/>
        </w:numPr>
      </w:pPr>
      <w:hyperlink r:id="rId10" w:history="1">
        <w:r w:rsidR="004E1337" w:rsidRPr="00BA0B81">
          <w:rPr>
            <w:rStyle w:val="Hyperlink"/>
          </w:rPr>
          <w:t>https://smu.box.com/s/soho8pc0pn3szrfk3ro427qi2jskhh2y</w:t>
        </w:r>
      </w:hyperlink>
    </w:p>
    <w:p w14:paraId="606E779A" w14:textId="61DBC7BA" w:rsidR="004E1337" w:rsidRDefault="004E1337" w:rsidP="004E1337">
      <w:pPr>
        <w:pStyle w:val="ListParagraph"/>
        <w:numPr>
          <w:ilvl w:val="0"/>
          <w:numId w:val="32"/>
        </w:numPr>
      </w:pPr>
      <w:r>
        <w:t>Quest A3 (Trap) &amp; B3 (Lover)</w:t>
      </w:r>
    </w:p>
    <w:p w14:paraId="38D3AEBA" w14:textId="4AC2BE60" w:rsidR="004E1337" w:rsidRDefault="00000000" w:rsidP="004E1337">
      <w:pPr>
        <w:pStyle w:val="ListParagraph"/>
        <w:numPr>
          <w:ilvl w:val="1"/>
          <w:numId w:val="32"/>
        </w:numPr>
      </w:pPr>
      <w:hyperlink r:id="rId11" w:history="1">
        <w:r w:rsidR="004E1337" w:rsidRPr="00BA0B81">
          <w:rPr>
            <w:rStyle w:val="Hyperlink"/>
          </w:rPr>
          <w:t>https://smu.box.com/s/1bgxvh1hshwn7pexyb0ta7ks0o8mzst2</w:t>
        </w:r>
      </w:hyperlink>
    </w:p>
    <w:p w14:paraId="0C07C472" w14:textId="33356E66" w:rsidR="001A0FFC" w:rsidRDefault="001A0FFC" w:rsidP="001A0FFC">
      <w:pPr>
        <w:pStyle w:val="ListParagraph"/>
        <w:numPr>
          <w:ilvl w:val="0"/>
          <w:numId w:val="32"/>
        </w:numPr>
      </w:pPr>
      <w:r>
        <w:t>Presentation Video (Full)</w:t>
      </w:r>
    </w:p>
    <w:p w14:paraId="4827C831" w14:textId="32599B55" w:rsidR="00F956C3" w:rsidRDefault="00000000" w:rsidP="00F956C3">
      <w:pPr>
        <w:pStyle w:val="ListParagraph"/>
        <w:numPr>
          <w:ilvl w:val="1"/>
          <w:numId w:val="32"/>
        </w:numPr>
      </w:pPr>
      <w:hyperlink r:id="rId12" w:history="1">
        <w:r w:rsidR="00F956C3" w:rsidRPr="0083598E">
          <w:rPr>
            <w:rStyle w:val="Hyperlink"/>
          </w:rPr>
          <w:t>https://smu.box.com/s/glbo9ty0xxxlglch9v5oeiorfq36fac4</w:t>
        </w:r>
      </w:hyperlink>
    </w:p>
    <w:p w14:paraId="582D16ED" w14:textId="59D1BBE3" w:rsidR="001A0FFC" w:rsidRDefault="001A0FFC" w:rsidP="001A0FFC">
      <w:pPr>
        <w:pStyle w:val="ListParagraph"/>
        <w:numPr>
          <w:ilvl w:val="0"/>
          <w:numId w:val="32"/>
        </w:numPr>
      </w:pPr>
      <w:r>
        <w:t>Presentation Video (Edit)</w:t>
      </w:r>
    </w:p>
    <w:p w14:paraId="5C813326" w14:textId="3DA828BD" w:rsidR="00F956C3" w:rsidRDefault="00000000" w:rsidP="00F956C3">
      <w:pPr>
        <w:pStyle w:val="ListParagraph"/>
        <w:numPr>
          <w:ilvl w:val="1"/>
          <w:numId w:val="32"/>
        </w:numPr>
        <w:rPr>
          <w:rStyle w:val="Hyperlink"/>
          <w:color w:val="auto"/>
          <w:u w:val="none"/>
        </w:rPr>
      </w:pPr>
      <w:hyperlink r:id="rId13" w:history="1">
        <w:r w:rsidR="00F956C3" w:rsidRPr="0083598E">
          <w:rPr>
            <w:rStyle w:val="Hyperlink"/>
          </w:rPr>
          <w:t>https://smu.box.com/s/jrg59fnkznf7tc5imhfawtj8b4dmxsdd</w:t>
        </w:r>
      </w:hyperlink>
    </w:p>
    <w:p w14:paraId="59B9A132" w14:textId="78AF3DF9" w:rsidR="00580144" w:rsidRDefault="00580144" w:rsidP="00810AB7">
      <w:pPr>
        <w:pStyle w:val="Heading2"/>
      </w:pPr>
      <w:bookmarkStart w:id="11" w:name="_Hlk127250438"/>
      <w:bookmarkStart w:id="12" w:name="_Toc133250342"/>
      <w:r>
        <w:t>Quest A1</w:t>
      </w:r>
      <w:r w:rsidR="000B4D30">
        <w:t xml:space="preserve"> (Money)</w:t>
      </w:r>
      <w:r>
        <w:t xml:space="preserve"> &amp; B1</w:t>
      </w:r>
      <w:r w:rsidR="000B4D30">
        <w:t xml:space="preserve"> (Fight)</w:t>
      </w:r>
      <w:bookmarkEnd w:id="11"/>
      <w:bookmarkEnd w:id="12"/>
    </w:p>
    <w:p w14:paraId="198FDDEA" w14:textId="13D0C5B0" w:rsidR="004D5D78" w:rsidRDefault="004D5D78" w:rsidP="00FD1094">
      <w:pPr>
        <w:jc w:val="center"/>
      </w:pPr>
      <w:r w:rsidRPr="004D5D78">
        <w:rPr>
          <w:noProof/>
        </w:rPr>
        <w:drawing>
          <wp:inline distT="0" distB="0" distL="0" distR="0" wp14:anchorId="4B3CA05E" wp14:editId="3F52A12F">
            <wp:extent cx="5943600" cy="4937125"/>
            <wp:effectExtent l="0" t="0" r="0" b="0"/>
            <wp:docPr id="1357264030" name="Picture 1" descr="A screenshot of a video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7264030" name="Picture 1" descr="A screenshot of a video game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3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D0BE8" w14:textId="49E17427" w:rsidR="00DF66F9" w:rsidRDefault="00DF66F9" w:rsidP="00DF66F9">
      <w:pPr>
        <w:pStyle w:val="Caption"/>
        <w:jc w:val="center"/>
        <w:rPr>
          <w:noProof/>
        </w:rPr>
      </w:pPr>
      <w:r>
        <w:t xml:space="preserve">Figure </w:t>
      </w:r>
      <w:fldSimple w:instr=" SEQ Figure \* ARABIC ">
        <w:r>
          <w:rPr>
            <w:noProof/>
          </w:rPr>
          <w:t>1</w:t>
        </w:r>
      </w:fldSimple>
      <w:r>
        <w:t xml:space="preserve">: </w:t>
      </w:r>
      <w:r>
        <w:rPr>
          <w:noProof/>
        </w:rPr>
        <w:t>Quest A1 &amp; B1 - Overview Map (Floor 1). [1]</w:t>
      </w:r>
    </w:p>
    <w:p w14:paraId="47F4C49D" w14:textId="646F3C08" w:rsidR="004D5D78" w:rsidRDefault="004D5D78" w:rsidP="00FD1094">
      <w:pPr>
        <w:jc w:val="center"/>
      </w:pPr>
      <w:r w:rsidRPr="004D5D78">
        <w:rPr>
          <w:noProof/>
        </w:rPr>
        <w:lastRenderedPageBreak/>
        <w:drawing>
          <wp:inline distT="0" distB="0" distL="0" distR="0" wp14:anchorId="1A5EEBC8" wp14:editId="43EDCB82">
            <wp:extent cx="5943600" cy="5773420"/>
            <wp:effectExtent l="0" t="0" r="0" b="0"/>
            <wp:docPr id="15369351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93519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7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16A79" w14:textId="1CD8565E" w:rsidR="00DF66F9" w:rsidRDefault="00DF66F9" w:rsidP="00DF66F9">
      <w:pPr>
        <w:pStyle w:val="Caption"/>
        <w:jc w:val="center"/>
        <w:rPr>
          <w:noProof/>
        </w:rPr>
      </w:pPr>
      <w:r>
        <w:t xml:space="preserve">Figure </w:t>
      </w:r>
      <w:fldSimple w:instr=" SEQ Figure \* ARABIC ">
        <w:r>
          <w:rPr>
            <w:noProof/>
          </w:rPr>
          <w:t>2</w:t>
        </w:r>
      </w:fldSimple>
      <w:r>
        <w:t xml:space="preserve">: </w:t>
      </w:r>
      <w:r>
        <w:rPr>
          <w:noProof/>
        </w:rPr>
        <w:t>Quest A1 &amp; B1 - Overview Map (Floor 2). [1]</w:t>
      </w:r>
    </w:p>
    <w:p w14:paraId="5E3B1AD6" w14:textId="77777777" w:rsidR="00DF66F9" w:rsidRDefault="00DF66F9" w:rsidP="00FD1094">
      <w:pPr>
        <w:jc w:val="center"/>
      </w:pPr>
    </w:p>
    <w:p w14:paraId="4169D12F" w14:textId="476493D0" w:rsidR="00580144" w:rsidRDefault="004D5D78" w:rsidP="00FD1094">
      <w:pPr>
        <w:jc w:val="center"/>
      </w:pPr>
      <w:r w:rsidRPr="004D5D78">
        <w:rPr>
          <w:noProof/>
        </w:rPr>
        <w:lastRenderedPageBreak/>
        <w:drawing>
          <wp:inline distT="0" distB="0" distL="0" distR="0" wp14:anchorId="7887643B" wp14:editId="07AED655">
            <wp:extent cx="5943600" cy="5235575"/>
            <wp:effectExtent l="0" t="0" r="0" b="3175"/>
            <wp:docPr id="1960623578" name="Picture 1" descr="A screenshot of a video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623578" name="Picture 1" descr="A screenshot of a video game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3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3BC5B" w14:textId="7F66CF30" w:rsidR="00DF66F9" w:rsidRDefault="00DF66F9" w:rsidP="00DF66F9">
      <w:pPr>
        <w:pStyle w:val="Caption"/>
        <w:jc w:val="center"/>
        <w:rPr>
          <w:noProof/>
        </w:rPr>
      </w:pPr>
      <w:r>
        <w:t xml:space="preserve">Figure </w:t>
      </w:r>
      <w:fldSimple w:instr=" SEQ Figure \* ARABIC ">
        <w:r>
          <w:rPr>
            <w:noProof/>
          </w:rPr>
          <w:t>3</w:t>
        </w:r>
      </w:fldSimple>
      <w:r>
        <w:t xml:space="preserve">: </w:t>
      </w:r>
      <w:r>
        <w:rPr>
          <w:noProof/>
        </w:rPr>
        <w:t>Quest A1 &amp; B1 - Overview Map (Basement). [1]</w:t>
      </w:r>
    </w:p>
    <w:tbl>
      <w:tblPr>
        <w:tblStyle w:val="GridTable4-Accent1"/>
        <w:tblW w:w="10165" w:type="dxa"/>
        <w:jc w:val="center"/>
        <w:tblLayout w:type="fixed"/>
        <w:tblLook w:val="04A0" w:firstRow="1" w:lastRow="0" w:firstColumn="1" w:lastColumn="0" w:noHBand="0" w:noVBand="1"/>
      </w:tblPr>
      <w:tblGrid>
        <w:gridCol w:w="1165"/>
        <w:gridCol w:w="9000"/>
      </w:tblGrid>
      <w:tr w:rsidR="00580144" w:rsidRPr="00155297" w14:paraId="0303B3B3" w14:textId="77777777" w:rsidTr="002D39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  <w:vAlign w:val="bottom"/>
          </w:tcPr>
          <w:p w14:paraId="4CE66F3C" w14:textId="77777777" w:rsidR="00580144" w:rsidRPr="00155297" w:rsidRDefault="00580144" w:rsidP="002D3901">
            <w:pPr>
              <w:jc w:val="center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br w:type="page"/>
              <w:t>Map Label</w:t>
            </w:r>
          </w:p>
        </w:tc>
        <w:tc>
          <w:tcPr>
            <w:tcW w:w="9000" w:type="dxa"/>
            <w:vAlign w:val="bottom"/>
          </w:tcPr>
          <w:p w14:paraId="3F463247" w14:textId="77777777" w:rsidR="00580144" w:rsidRPr="00155297" w:rsidRDefault="00580144" w:rsidP="002D390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Gameplay Summary</w:t>
            </w:r>
          </w:p>
        </w:tc>
      </w:tr>
      <w:tr w:rsidR="00580144" w:rsidRPr="00155297" w14:paraId="329C42A9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40118EB4" w14:textId="77777777" w:rsidR="00580144" w:rsidRPr="00155297" w:rsidRDefault="00580144" w:rsidP="002D3901">
            <w:pPr>
              <w:jc w:val="center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Red Rocket</w:t>
            </w:r>
          </w:p>
        </w:tc>
        <w:tc>
          <w:tcPr>
            <w:tcW w:w="9000" w:type="dxa"/>
          </w:tcPr>
          <w:p w14:paraId="7C9C5D77" w14:textId="77777777" w:rsidR="00580144" w:rsidRPr="00155297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The player meets Maggie the Magician at Red Rocket, who convinces the player to participate in the heist.</w:t>
            </w:r>
          </w:p>
          <w:p w14:paraId="15BA996A" w14:textId="77777777" w:rsidR="00580144" w:rsidRPr="00155297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The player will accept the quest and travel to the museum</w:t>
            </w:r>
          </w:p>
        </w:tc>
      </w:tr>
      <w:tr w:rsidR="00580144" w:rsidRPr="00155297" w14:paraId="24B5F299" w14:textId="77777777" w:rsidTr="002D390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FB62E5A" w14:textId="77777777" w:rsidR="00580144" w:rsidRPr="00155297" w:rsidRDefault="00580144" w:rsidP="002D3901">
            <w:pPr>
              <w:jc w:val="center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1</w:t>
            </w:r>
          </w:p>
        </w:tc>
        <w:tc>
          <w:tcPr>
            <w:tcW w:w="9000" w:type="dxa"/>
          </w:tcPr>
          <w:p w14:paraId="7B1D0E2E" w14:textId="77777777" w:rsidR="00580144" w:rsidRPr="00155297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The player enters the museum</w:t>
            </w:r>
          </w:p>
        </w:tc>
      </w:tr>
      <w:tr w:rsidR="00580144" w:rsidRPr="00155297" w14:paraId="12892BD1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7328A308" w14:textId="77777777" w:rsidR="00580144" w:rsidRPr="00155297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000" w:type="dxa"/>
          </w:tcPr>
          <w:p w14:paraId="790366BC" w14:textId="213B2483" w:rsidR="00580144" w:rsidRPr="00155297" w:rsidRDefault="00E86C21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The player talks to the magician about the situation</w:t>
            </w:r>
            <w:r>
              <w:rPr>
                <w:sz w:val="20"/>
                <w:szCs w:val="20"/>
              </w:rPr>
              <w:t xml:space="preserve"> in the foyer</w:t>
            </w:r>
            <w:r w:rsidRPr="00155297">
              <w:rPr>
                <w:sz w:val="20"/>
                <w:szCs w:val="20"/>
              </w:rPr>
              <w:t xml:space="preserve">. The magician </w:t>
            </w:r>
            <w:r>
              <w:rPr>
                <w:sz w:val="20"/>
                <w:szCs w:val="20"/>
              </w:rPr>
              <w:t>tells the player to get a guest disguise in the restroom</w:t>
            </w:r>
          </w:p>
        </w:tc>
      </w:tr>
      <w:tr w:rsidR="00580144" w:rsidRPr="00155297" w14:paraId="790DFD26" w14:textId="77777777" w:rsidTr="002D390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3362AB99" w14:textId="77777777" w:rsidR="00580144" w:rsidRPr="00155297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000" w:type="dxa"/>
          </w:tcPr>
          <w:p w14:paraId="07E86241" w14:textId="22DC2986" w:rsidR="00580144" w:rsidRPr="00155297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The player enters the restroom and takes the guest’s suit</w:t>
            </w:r>
          </w:p>
        </w:tc>
      </w:tr>
      <w:tr w:rsidR="008F430C" w:rsidRPr="00155297" w14:paraId="7EA02555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8B59B15" w14:textId="7697CBF0" w:rsidR="008F430C" w:rsidRPr="00155297" w:rsidRDefault="008F430C" w:rsidP="008F430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000" w:type="dxa"/>
          </w:tcPr>
          <w:p w14:paraId="5A0B4D45" w14:textId="543ADC0B" w:rsidR="008F430C" w:rsidRPr="00155297" w:rsidRDefault="004A1B06" w:rsidP="008F430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 xml:space="preserve">The player puts on the suit </w:t>
            </w:r>
            <w:r>
              <w:rPr>
                <w:sz w:val="20"/>
                <w:szCs w:val="20"/>
              </w:rPr>
              <w:t>to</w:t>
            </w:r>
            <w:r w:rsidR="008F430C" w:rsidRPr="00155297">
              <w:rPr>
                <w:sz w:val="20"/>
                <w:szCs w:val="20"/>
              </w:rPr>
              <w:t xml:space="preserve"> </w:t>
            </w:r>
            <w:r w:rsidR="008F430C">
              <w:rPr>
                <w:sz w:val="20"/>
                <w:szCs w:val="20"/>
              </w:rPr>
              <w:t>go through the guard and enter the lobby</w:t>
            </w:r>
          </w:p>
        </w:tc>
      </w:tr>
      <w:tr w:rsidR="008F430C" w:rsidRPr="00155297" w14:paraId="2DF04A00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1BEEC934" w14:textId="4D0DFE8B" w:rsidR="008F430C" w:rsidRDefault="008F430C" w:rsidP="008F430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000" w:type="dxa"/>
          </w:tcPr>
          <w:p w14:paraId="5A1FF23A" w14:textId="77777777" w:rsidR="008F430C" w:rsidRDefault="008F430C" w:rsidP="008F43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talks to the magician in the lobby to learn some info</w:t>
            </w:r>
          </w:p>
          <w:p w14:paraId="32A98F6E" w14:textId="169C7E6E" w:rsidR="008F430C" w:rsidRPr="008F430C" w:rsidRDefault="008F430C" w:rsidP="008F430C">
            <w:pPr>
              <w:pStyle w:val="ListParagraph"/>
              <w:numPr>
                <w:ilvl w:val="0"/>
                <w:numId w:val="4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8F430C">
              <w:rPr>
                <w:sz w:val="20"/>
                <w:szCs w:val="20"/>
              </w:rPr>
              <w:t>The player can always return to the magician for more info as well as getting healed or getting bobby pins when ran out</w:t>
            </w:r>
          </w:p>
        </w:tc>
      </w:tr>
      <w:tr w:rsidR="00580144" w:rsidRPr="00155297" w14:paraId="2BAC4409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3CE5F57D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A1</w:t>
            </w:r>
          </w:p>
        </w:tc>
        <w:tc>
          <w:tcPr>
            <w:tcW w:w="9000" w:type="dxa"/>
          </w:tcPr>
          <w:p w14:paraId="5D077FB2" w14:textId="77777777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talks to Target A to learn about the bid for the key part to start quest A1 (Money)</w:t>
            </w:r>
          </w:p>
          <w:p w14:paraId="03BAADDA" w14:textId="0EEFF5E9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price is 1</w:t>
            </w:r>
            <w:r w:rsidR="003B62FA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>00 caps</w:t>
            </w:r>
          </w:p>
        </w:tc>
      </w:tr>
      <w:tr w:rsidR="00580144" w:rsidRPr="00155297" w14:paraId="437EC601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0ABADDD2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A2-1</w:t>
            </w:r>
          </w:p>
        </w:tc>
        <w:tc>
          <w:tcPr>
            <w:tcW w:w="9000" w:type="dxa"/>
          </w:tcPr>
          <w:p w14:paraId="3DDC7EE1" w14:textId="09EC19D9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goes upstairs to door before </w:t>
            </w:r>
            <w:r w:rsidR="00AD1922">
              <w:rPr>
                <w:sz w:val="20"/>
                <w:szCs w:val="20"/>
              </w:rPr>
              <w:t>the exhibition room</w:t>
            </w:r>
          </w:p>
          <w:p w14:paraId="4EFC636A" w14:textId="77777777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finds some lockpicks and unlocks the door</w:t>
            </w:r>
          </w:p>
        </w:tc>
      </w:tr>
      <w:tr w:rsidR="00580144" w:rsidRPr="00155297" w14:paraId="575946FA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717EEECD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A2-2</w:t>
            </w:r>
          </w:p>
        </w:tc>
        <w:tc>
          <w:tcPr>
            <w:tcW w:w="9000" w:type="dxa"/>
          </w:tcPr>
          <w:p w14:paraId="2D9C1188" w14:textId="537CC7C2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finds the </w:t>
            </w:r>
            <w:r w:rsidR="00AD1922">
              <w:rPr>
                <w:sz w:val="20"/>
                <w:szCs w:val="20"/>
              </w:rPr>
              <w:t xml:space="preserve">exhibition room </w:t>
            </w:r>
            <w:r>
              <w:rPr>
                <w:sz w:val="20"/>
                <w:szCs w:val="20"/>
              </w:rPr>
              <w:t>key at the gallery and unlocks the door</w:t>
            </w:r>
          </w:p>
        </w:tc>
      </w:tr>
      <w:tr w:rsidR="00580144" w:rsidRPr="00155297" w14:paraId="3CFF21F8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79AE3B4B" w14:textId="0A67FF31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A3</w:t>
            </w:r>
          </w:p>
        </w:tc>
        <w:tc>
          <w:tcPr>
            <w:tcW w:w="9000" w:type="dxa"/>
          </w:tcPr>
          <w:p w14:paraId="1FEB7FF5" w14:textId="77777777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bribes the guard in front of the office for 200 caps</w:t>
            </w:r>
          </w:p>
          <w:p w14:paraId="2C25B0DF" w14:textId="030826E4" w:rsidR="008C5214" w:rsidRPr="008C5214" w:rsidRDefault="008C5214" w:rsidP="008C5214">
            <w:pPr>
              <w:pStyle w:val="ListParagraph"/>
              <w:numPr>
                <w:ilvl w:val="0"/>
                <w:numId w:val="3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Player can </w:t>
            </w:r>
            <w:r w:rsidR="00B17A52">
              <w:rPr>
                <w:sz w:val="20"/>
                <w:szCs w:val="20"/>
              </w:rPr>
              <w:t xml:space="preserve">find valuable in the museum and </w:t>
            </w:r>
            <w:r>
              <w:rPr>
                <w:sz w:val="20"/>
                <w:szCs w:val="20"/>
              </w:rPr>
              <w:t xml:space="preserve">sell </w:t>
            </w:r>
            <w:r w:rsidR="00B17A52">
              <w:rPr>
                <w:sz w:val="20"/>
                <w:szCs w:val="20"/>
              </w:rPr>
              <w:t>them</w:t>
            </w:r>
            <w:r>
              <w:rPr>
                <w:sz w:val="20"/>
                <w:szCs w:val="20"/>
              </w:rPr>
              <w:t xml:space="preserve"> to the merchant for caps</w:t>
            </w:r>
          </w:p>
        </w:tc>
      </w:tr>
      <w:tr w:rsidR="00580144" w:rsidRPr="00155297" w14:paraId="0CDE29B1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2C70176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A4</w:t>
            </w:r>
          </w:p>
        </w:tc>
        <w:tc>
          <w:tcPr>
            <w:tcW w:w="9000" w:type="dxa"/>
          </w:tcPr>
          <w:p w14:paraId="7102A0C2" w14:textId="02C1AF8C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gets into offices and grab valuable</w:t>
            </w:r>
          </w:p>
        </w:tc>
      </w:tr>
      <w:tr w:rsidR="00580144" w:rsidRPr="00155297" w14:paraId="7E06FA8E" w14:textId="77777777" w:rsidTr="002D3901">
        <w:trPr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41F21E7A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A5</w:t>
            </w:r>
          </w:p>
        </w:tc>
        <w:tc>
          <w:tcPr>
            <w:tcW w:w="9000" w:type="dxa"/>
          </w:tcPr>
          <w:p w14:paraId="532D917C" w14:textId="77777777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can steal the engagement ring from the safe (worth around </w:t>
            </w:r>
            <w:r w:rsidR="00A24EDD">
              <w:rPr>
                <w:sz w:val="20"/>
                <w:szCs w:val="20"/>
              </w:rPr>
              <w:t>40</w:t>
            </w:r>
            <w:r>
              <w:rPr>
                <w:sz w:val="20"/>
                <w:szCs w:val="20"/>
              </w:rPr>
              <w:t>0 caps)</w:t>
            </w:r>
          </w:p>
          <w:p w14:paraId="00880A7C" w14:textId="51AADC8F" w:rsidR="00A24EDD" w:rsidRPr="00A24EDD" w:rsidRDefault="00A24EDD" w:rsidP="00A24EDD">
            <w:pPr>
              <w:pStyle w:val="ListParagraph"/>
              <w:numPr>
                <w:ilvl w:val="0"/>
                <w:numId w:val="3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password is the date on the </w:t>
            </w:r>
            <w:r w:rsidR="000E321F">
              <w:rPr>
                <w:sz w:val="20"/>
                <w:szCs w:val="20"/>
              </w:rPr>
              <w:t>calendar</w:t>
            </w:r>
          </w:p>
        </w:tc>
      </w:tr>
      <w:tr w:rsidR="00580144" w:rsidRPr="00155297" w14:paraId="0B8037C6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6CC70CAD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A6</w:t>
            </w:r>
          </w:p>
        </w:tc>
        <w:tc>
          <w:tcPr>
            <w:tcW w:w="9000" w:type="dxa"/>
          </w:tcPr>
          <w:p w14:paraId="2B3E2E3A" w14:textId="717623FF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There </w:t>
            </w:r>
            <w:r w:rsidR="00D40876">
              <w:rPr>
                <w:sz w:val="20"/>
                <w:szCs w:val="20"/>
              </w:rPr>
              <w:t>are plenty to collect in the lounge</w:t>
            </w:r>
          </w:p>
        </w:tc>
      </w:tr>
      <w:tr w:rsidR="00580144" w:rsidRPr="00155297" w14:paraId="5F20690D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50E84C18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A7</w:t>
            </w:r>
          </w:p>
        </w:tc>
        <w:tc>
          <w:tcPr>
            <w:tcW w:w="9000" w:type="dxa"/>
          </w:tcPr>
          <w:p w14:paraId="7ABC1227" w14:textId="3E6145A6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goes to the basement, and grab valuable</w:t>
            </w:r>
            <w:r w:rsidR="008F6709">
              <w:rPr>
                <w:sz w:val="20"/>
                <w:szCs w:val="20"/>
              </w:rPr>
              <w:t xml:space="preserve"> (I</w:t>
            </w:r>
            <w:r w:rsidR="008F6709" w:rsidRPr="00471734">
              <w:rPr>
                <w:sz w:val="20"/>
                <w:szCs w:val="20"/>
              </w:rPr>
              <w:t>nfo can be learned from the secret office terminal)</w:t>
            </w:r>
          </w:p>
          <w:p w14:paraId="22D8789F" w14:textId="77777777" w:rsidR="00471734" w:rsidRDefault="00580144" w:rsidP="002D3901">
            <w:pPr>
              <w:pStyle w:val="ListParagraph"/>
              <w:numPr>
                <w:ilvl w:val="0"/>
                <w:numId w:val="3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471734">
              <w:rPr>
                <w:sz w:val="20"/>
                <w:szCs w:val="20"/>
              </w:rPr>
              <w:t>There are two gold bars</w:t>
            </w:r>
            <w:r w:rsidR="00471734" w:rsidRPr="00471734">
              <w:rPr>
                <w:sz w:val="20"/>
                <w:szCs w:val="20"/>
              </w:rPr>
              <w:t xml:space="preserve"> and a silver bar</w:t>
            </w:r>
            <w:r w:rsidRPr="00471734">
              <w:rPr>
                <w:sz w:val="20"/>
                <w:szCs w:val="20"/>
              </w:rPr>
              <w:t xml:space="preserve"> </w:t>
            </w:r>
            <w:r w:rsidR="00516F9F" w:rsidRPr="00471734">
              <w:rPr>
                <w:sz w:val="20"/>
                <w:szCs w:val="20"/>
              </w:rPr>
              <w:t xml:space="preserve">in the </w:t>
            </w:r>
            <w:r w:rsidR="00471734" w:rsidRPr="00471734">
              <w:rPr>
                <w:sz w:val="20"/>
                <w:szCs w:val="20"/>
              </w:rPr>
              <w:t>walls between the maintenance and the research room</w:t>
            </w:r>
          </w:p>
          <w:p w14:paraId="1C114F6A" w14:textId="72D10289" w:rsidR="00580144" w:rsidRPr="00471734" w:rsidRDefault="008F6709" w:rsidP="008F6709">
            <w:pPr>
              <w:pStyle w:val="ListParagraph"/>
              <w:numPr>
                <w:ilvl w:val="1"/>
                <w:numId w:val="3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can craft a hammer (1 wooden board &amp; 1 gold/silver) to smash down the walls to reach the treasure</w:t>
            </w:r>
          </w:p>
        </w:tc>
      </w:tr>
      <w:tr w:rsidR="00580144" w:rsidRPr="00155297" w14:paraId="36307B2B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19783A3C" w14:textId="6652AEB3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</w:t>
            </w:r>
            <w:r w:rsidR="000D576B">
              <w:rPr>
                <w:sz w:val="20"/>
                <w:szCs w:val="20"/>
              </w:rPr>
              <w:t>8</w:t>
            </w:r>
          </w:p>
        </w:tc>
        <w:tc>
          <w:tcPr>
            <w:tcW w:w="9000" w:type="dxa"/>
          </w:tcPr>
          <w:p w14:paraId="345EDC26" w14:textId="77777777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collects enough valuables and meet the merchant near the party entrance and trade for caps</w:t>
            </w:r>
          </w:p>
        </w:tc>
      </w:tr>
      <w:tr w:rsidR="00580144" w:rsidRPr="00155297" w14:paraId="369A335B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7CF1E088" w14:textId="3F52DF09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</w:t>
            </w:r>
            <w:r w:rsidR="00DE5071">
              <w:rPr>
                <w:sz w:val="20"/>
                <w:szCs w:val="20"/>
              </w:rPr>
              <w:t>9</w:t>
            </w:r>
          </w:p>
        </w:tc>
        <w:tc>
          <w:tcPr>
            <w:tcW w:w="9000" w:type="dxa"/>
          </w:tcPr>
          <w:p w14:paraId="663FBF49" w14:textId="77777777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pays for key part A</w:t>
            </w:r>
          </w:p>
        </w:tc>
      </w:tr>
      <w:tr w:rsidR="00580144" w:rsidRPr="00155297" w14:paraId="73E46BB0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54B0E9BF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B1</w:t>
            </w:r>
          </w:p>
        </w:tc>
        <w:tc>
          <w:tcPr>
            <w:tcW w:w="9000" w:type="dxa"/>
          </w:tcPr>
          <w:p w14:paraId="22042D5D" w14:textId="2A32948E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talks to Target B in the Gallery to start Quest B2 (The fi</w:t>
            </w:r>
            <w:r w:rsidR="00D40876">
              <w:rPr>
                <w:sz w:val="20"/>
                <w:szCs w:val="20"/>
              </w:rPr>
              <w:t>st tournament</w:t>
            </w:r>
            <w:r>
              <w:rPr>
                <w:sz w:val="20"/>
                <w:szCs w:val="20"/>
              </w:rPr>
              <w:t>)</w:t>
            </w:r>
          </w:p>
          <w:p w14:paraId="154D0E9F" w14:textId="77777777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learns that the winner of the competition (beating Target B) can get key part B</w:t>
            </w:r>
          </w:p>
          <w:p w14:paraId="4836A854" w14:textId="77777777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may attempt the challenge Target B, but it is very challenging as Target B has a lot of health and hits hard</w:t>
            </w:r>
          </w:p>
        </w:tc>
      </w:tr>
      <w:tr w:rsidR="00580144" w:rsidRPr="00155297" w14:paraId="614D9AFB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1D044297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B2-1-1</w:t>
            </w:r>
          </w:p>
        </w:tc>
        <w:tc>
          <w:tcPr>
            <w:tcW w:w="9000" w:type="dxa"/>
          </w:tcPr>
          <w:p w14:paraId="7F41BFBF" w14:textId="77777777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</w:t>
            </w:r>
            <w:r w:rsidR="00516F9F">
              <w:rPr>
                <w:sz w:val="20"/>
                <w:szCs w:val="20"/>
              </w:rPr>
              <w:t>buys</w:t>
            </w:r>
            <w:r>
              <w:rPr>
                <w:sz w:val="20"/>
                <w:szCs w:val="20"/>
              </w:rPr>
              <w:t xml:space="preserve"> the recipe for painkiller</w:t>
            </w:r>
            <w:r w:rsidR="00D40876">
              <w:rPr>
                <w:sz w:val="20"/>
                <w:szCs w:val="20"/>
              </w:rPr>
              <w:t xml:space="preserve"> (Drux) </w:t>
            </w:r>
            <w:r w:rsidR="00516F9F">
              <w:rPr>
                <w:sz w:val="20"/>
                <w:szCs w:val="20"/>
              </w:rPr>
              <w:t>from the merchant</w:t>
            </w:r>
          </w:p>
          <w:p w14:paraId="2CC9F64D" w14:textId="6DC66A8F" w:rsidR="007611D4" w:rsidRDefault="007611D4" w:rsidP="007611D4">
            <w:pPr>
              <w:pStyle w:val="ListParagraph"/>
              <w:numPr>
                <w:ilvl w:val="0"/>
                <w:numId w:val="3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Player can find flyers about the drug across the museum</w:t>
            </w:r>
          </w:p>
          <w:p w14:paraId="477B53E0" w14:textId="6D77ECF2" w:rsidR="007611D4" w:rsidRPr="007611D4" w:rsidRDefault="007611D4" w:rsidP="007611D4">
            <w:pPr>
              <w:pStyle w:val="ListParagraph"/>
              <w:numPr>
                <w:ilvl w:val="0"/>
                <w:numId w:val="3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7611D4">
              <w:rPr>
                <w:sz w:val="20"/>
                <w:szCs w:val="20"/>
              </w:rPr>
              <w:t>Player can find valuable in the museum and sell them to the merchant for caps</w:t>
            </w:r>
          </w:p>
        </w:tc>
      </w:tr>
      <w:tr w:rsidR="00580144" w:rsidRPr="00155297" w14:paraId="7021B68C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793F6A85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B2-1-2</w:t>
            </w:r>
          </w:p>
        </w:tc>
        <w:tc>
          <w:tcPr>
            <w:tcW w:w="9000" w:type="dxa"/>
          </w:tcPr>
          <w:p w14:paraId="10E65A45" w14:textId="44AB174A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gather</w:t>
            </w:r>
            <w:r w:rsidR="00516F9F">
              <w:rPr>
                <w:sz w:val="20"/>
                <w:szCs w:val="20"/>
              </w:rPr>
              <w:t>s</w:t>
            </w:r>
            <w:r>
              <w:rPr>
                <w:sz w:val="20"/>
                <w:szCs w:val="20"/>
              </w:rPr>
              <w:t xml:space="preserve"> chemicals around the building (from lounge, B1 storage, </w:t>
            </w:r>
            <w:r w:rsidR="00AD1922">
              <w:rPr>
                <w:sz w:val="20"/>
                <w:szCs w:val="20"/>
              </w:rPr>
              <w:t>exhibition room</w:t>
            </w:r>
            <w:r>
              <w:rPr>
                <w:sz w:val="20"/>
                <w:szCs w:val="20"/>
              </w:rPr>
              <w:t xml:space="preserve">, </w:t>
            </w:r>
            <w:r w:rsidR="00AD1922">
              <w:rPr>
                <w:sz w:val="20"/>
                <w:szCs w:val="20"/>
              </w:rPr>
              <w:t>Brick (Target B)’s</w:t>
            </w:r>
            <w:r>
              <w:rPr>
                <w:sz w:val="20"/>
                <w:szCs w:val="20"/>
              </w:rPr>
              <w:t xml:space="preserve"> office)</w:t>
            </w:r>
          </w:p>
        </w:tc>
      </w:tr>
      <w:tr w:rsidR="00580144" w:rsidRPr="00155297" w14:paraId="44E031D6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5864FC83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B2-1-3</w:t>
            </w:r>
          </w:p>
        </w:tc>
        <w:tc>
          <w:tcPr>
            <w:tcW w:w="9000" w:type="dxa"/>
          </w:tcPr>
          <w:p w14:paraId="35381DE9" w14:textId="77777777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gathers stim packs (from lounge or restroom)</w:t>
            </w:r>
          </w:p>
        </w:tc>
      </w:tr>
      <w:tr w:rsidR="00580144" w:rsidRPr="00155297" w14:paraId="1A4A05C7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67E4AF70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B2-1-4</w:t>
            </w:r>
          </w:p>
        </w:tc>
        <w:tc>
          <w:tcPr>
            <w:tcW w:w="9000" w:type="dxa"/>
          </w:tcPr>
          <w:p w14:paraId="4B2B4D94" w14:textId="15A012C2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crafts the painkiller</w:t>
            </w:r>
            <w:r w:rsidR="00D40876">
              <w:rPr>
                <w:sz w:val="20"/>
                <w:szCs w:val="20"/>
              </w:rPr>
              <w:t xml:space="preserve"> (Drux)</w:t>
            </w:r>
            <w:r>
              <w:rPr>
                <w:sz w:val="20"/>
                <w:szCs w:val="20"/>
              </w:rPr>
              <w:t xml:space="preserve"> with (2 chemicals and 1 stim pack)</w:t>
            </w:r>
          </w:p>
          <w:p w14:paraId="574C0433" w14:textId="77777777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Effect: increase max HP, and endurance for a duration</w:t>
            </w:r>
          </w:p>
        </w:tc>
      </w:tr>
      <w:tr w:rsidR="00580144" w:rsidRPr="00155297" w14:paraId="20A78BF4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4CC5054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B2-2-1</w:t>
            </w:r>
          </w:p>
        </w:tc>
        <w:tc>
          <w:tcPr>
            <w:tcW w:w="9000" w:type="dxa"/>
          </w:tcPr>
          <w:p w14:paraId="4D32605C" w14:textId="77777777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finds the relevant information about Target B’s secret lover and the engagement ring (see Quest B3 for details)</w:t>
            </w:r>
          </w:p>
        </w:tc>
      </w:tr>
      <w:tr w:rsidR="00580144" w:rsidRPr="00155297" w14:paraId="01A80434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56B0E402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B2-2-2</w:t>
            </w:r>
          </w:p>
        </w:tc>
        <w:tc>
          <w:tcPr>
            <w:tcW w:w="9000" w:type="dxa"/>
          </w:tcPr>
          <w:p w14:paraId="5B280ECB" w14:textId="72D1F93D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threatens Target B about the secret lover</w:t>
            </w:r>
            <w:r w:rsidR="00AD1922">
              <w:rPr>
                <w:sz w:val="20"/>
                <w:szCs w:val="20"/>
              </w:rPr>
              <w:t xml:space="preserve"> with the engagement ring</w:t>
            </w:r>
          </w:p>
          <w:p w14:paraId="2ACC7B6E" w14:textId="3E4F3BB0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Target B will agree to pretend to lose in the fight (Target B will hit like </w:t>
            </w:r>
            <w:r w:rsidR="00AD1922">
              <w:rPr>
                <w:sz w:val="20"/>
                <w:szCs w:val="20"/>
              </w:rPr>
              <w:t>cotton</w:t>
            </w:r>
            <w:r>
              <w:rPr>
                <w:sz w:val="20"/>
                <w:szCs w:val="20"/>
              </w:rPr>
              <w:t>)</w:t>
            </w:r>
          </w:p>
        </w:tc>
      </w:tr>
      <w:tr w:rsidR="00580144" w:rsidRPr="00155297" w14:paraId="18CA057C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5B5FF2E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B3</w:t>
            </w:r>
          </w:p>
        </w:tc>
        <w:tc>
          <w:tcPr>
            <w:tcW w:w="9000" w:type="dxa"/>
          </w:tcPr>
          <w:p w14:paraId="520B5BB5" w14:textId="77777777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wins the fight and takes key part B</w:t>
            </w:r>
          </w:p>
        </w:tc>
      </w:tr>
      <w:tr w:rsidR="00580144" w:rsidRPr="00155297" w14:paraId="5E1BF135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19413639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000" w:type="dxa"/>
          </w:tcPr>
          <w:p w14:paraId="75C9E9D1" w14:textId="69A4D142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</w:t>
            </w:r>
            <w:r w:rsidR="00516F9F">
              <w:rPr>
                <w:sz w:val="20"/>
                <w:szCs w:val="20"/>
              </w:rPr>
              <w:t>reports to the magician to get the last key part</w:t>
            </w:r>
          </w:p>
        </w:tc>
      </w:tr>
      <w:tr w:rsidR="00F11A65" w:rsidRPr="00155297" w14:paraId="2EECD866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B54511D" w14:textId="090D430F" w:rsidR="00F11A65" w:rsidRDefault="00F11A65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CB4A5B">
              <w:rPr>
                <w:sz w:val="20"/>
                <w:szCs w:val="20"/>
              </w:rPr>
              <w:t>-1 | 7-2</w:t>
            </w:r>
          </w:p>
        </w:tc>
        <w:tc>
          <w:tcPr>
            <w:tcW w:w="9000" w:type="dxa"/>
          </w:tcPr>
          <w:p w14:paraId="5CB88C57" w14:textId="73C007A6" w:rsidR="00F11A65" w:rsidRDefault="00F11A65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crafts the vault key with three parts at either of the two workbenches</w:t>
            </w:r>
          </w:p>
        </w:tc>
      </w:tr>
      <w:tr w:rsidR="00580144" w:rsidRPr="00155297" w14:paraId="3D711760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710168E0" w14:textId="481E7C4D" w:rsidR="00580144" w:rsidRDefault="00F11A65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000" w:type="dxa"/>
          </w:tcPr>
          <w:p w14:paraId="5574F8A7" w14:textId="77777777" w:rsidR="002712E3" w:rsidRDefault="002712E3" w:rsidP="002712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unlocks the vault and steals the artifact</w:t>
            </w:r>
          </w:p>
          <w:p w14:paraId="0373F2D1" w14:textId="77777777" w:rsidR="002712E3" w:rsidRDefault="002712E3" w:rsidP="002712E3">
            <w:pPr>
              <w:pStyle w:val="ListParagraph"/>
              <w:numPr>
                <w:ilvl w:val="0"/>
                <w:numId w:val="3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To solve the puzzle the player needs to understand the clues and search for relevant painting in the vault</w:t>
            </w:r>
          </w:p>
          <w:p w14:paraId="1236EEBB" w14:textId="6C82AA13" w:rsidR="002712E3" w:rsidRDefault="002712E3" w:rsidP="002712E3">
            <w:pPr>
              <w:pStyle w:val="ListParagraph"/>
              <w:numPr>
                <w:ilvl w:val="1"/>
                <w:numId w:val="3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There is a 5 above the painting with a red</w:t>
            </w:r>
            <w:r w:rsidR="004F2C71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top light</w:t>
            </w:r>
            <w:r w:rsidR="004F2C71">
              <w:rPr>
                <w:sz w:val="20"/>
                <w:szCs w:val="20"/>
              </w:rPr>
              <w:t>house</w:t>
            </w:r>
          </w:p>
          <w:p w14:paraId="60713541" w14:textId="77777777" w:rsidR="002712E3" w:rsidRDefault="002712E3" w:rsidP="002712E3">
            <w:pPr>
              <w:pStyle w:val="ListParagraph"/>
              <w:numPr>
                <w:ilvl w:val="1"/>
                <w:numId w:val="3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There is a 7 on the ground between two paintings of ships</w:t>
            </w:r>
          </w:p>
          <w:p w14:paraId="7214D6BA" w14:textId="0A9313EE" w:rsidR="002712E3" w:rsidRDefault="002712E3" w:rsidP="002712E3">
            <w:pPr>
              <w:pStyle w:val="ListParagraph"/>
              <w:numPr>
                <w:ilvl w:val="1"/>
                <w:numId w:val="3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There is a 3 on the opposite side of the lady painting</w:t>
            </w:r>
          </w:p>
          <w:p w14:paraId="247E8ECA" w14:textId="77777777" w:rsidR="002712E3" w:rsidRDefault="002712E3" w:rsidP="002712E3">
            <w:pPr>
              <w:pStyle w:val="ListParagraph"/>
              <w:numPr>
                <w:ilvl w:val="1"/>
                <w:numId w:val="3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There are total 4 cats in all the paintings</w:t>
            </w:r>
          </w:p>
          <w:p w14:paraId="5E21456C" w14:textId="2638A08B" w:rsidR="00516F9F" w:rsidRPr="00516F9F" w:rsidRDefault="002712E3" w:rsidP="002712E3">
            <w:pPr>
              <w:pStyle w:val="ListParagraph"/>
              <w:numPr>
                <w:ilvl w:val="1"/>
                <w:numId w:val="3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712E3">
              <w:rPr>
                <w:sz w:val="20"/>
                <w:szCs w:val="20"/>
              </w:rPr>
              <w:t>Thus, the code to the safe in the vault is 5734</w:t>
            </w:r>
          </w:p>
        </w:tc>
      </w:tr>
      <w:tr w:rsidR="00580144" w:rsidRPr="00155297" w14:paraId="50AF4EAC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369AA13B" w14:textId="351328CF" w:rsidR="00580144" w:rsidRDefault="00F11A65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000" w:type="dxa"/>
          </w:tcPr>
          <w:p w14:paraId="652828BA" w14:textId="56DEF6DD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</w:t>
            </w:r>
            <w:r w:rsidR="00877667">
              <w:rPr>
                <w:sz w:val="20"/>
                <w:szCs w:val="20"/>
              </w:rPr>
              <w:t xml:space="preserve"> uses the artifact to</w:t>
            </w:r>
            <w:r>
              <w:rPr>
                <w:sz w:val="20"/>
                <w:szCs w:val="20"/>
              </w:rPr>
              <w:t xml:space="preserve"> </w:t>
            </w:r>
            <w:r w:rsidR="00877667">
              <w:rPr>
                <w:sz w:val="20"/>
                <w:szCs w:val="20"/>
              </w:rPr>
              <w:t>reveal the hidden exit and exit the museum</w:t>
            </w:r>
          </w:p>
        </w:tc>
      </w:tr>
      <w:tr w:rsidR="00580144" w:rsidRPr="00155297" w14:paraId="302E2C24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62A503ED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Red Rocket</w:t>
            </w:r>
          </w:p>
        </w:tc>
        <w:tc>
          <w:tcPr>
            <w:tcW w:w="9000" w:type="dxa"/>
          </w:tcPr>
          <w:p w14:paraId="6F9487E4" w14:textId="1CB69DC3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returns to Red Rocket and talks to the magician to complete the quest</w:t>
            </w:r>
            <w:r w:rsidR="008B377B">
              <w:rPr>
                <w:sz w:val="20"/>
                <w:szCs w:val="20"/>
              </w:rPr>
              <w:t xml:space="preserve"> for a reward of </w:t>
            </w:r>
            <w:r w:rsidR="00BF5D54">
              <w:rPr>
                <w:sz w:val="20"/>
                <w:szCs w:val="20"/>
              </w:rPr>
              <w:t>5</w:t>
            </w:r>
            <w:r w:rsidR="008B377B">
              <w:rPr>
                <w:sz w:val="20"/>
                <w:szCs w:val="20"/>
              </w:rPr>
              <w:t>000 caps</w:t>
            </w:r>
          </w:p>
        </w:tc>
      </w:tr>
    </w:tbl>
    <w:p w14:paraId="53D4DE74" w14:textId="77777777" w:rsidR="00FD1094" w:rsidRDefault="00FD1094" w:rsidP="00FD1094"/>
    <w:p w14:paraId="437113EF" w14:textId="585C5628" w:rsidR="00960BC7" w:rsidRDefault="00FE49E5" w:rsidP="00B62F90">
      <w:pPr>
        <w:pStyle w:val="Heading2"/>
      </w:pPr>
      <w:bookmarkStart w:id="13" w:name="_Toc133250343"/>
      <w:r>
        <w:lastRenderedPageBreak/>
        <w:t>Quest A</w:t>
      </w:r>
      <w:r w:rsidR="00B62F90">
        <w:t>2</w:t>
      </w:r>
      <w:r w:rsidR="000B4D30">
        <w:t xml:space="preserve"> (Robot)</w:t>
      </w:r>
      <w:r>
        <w:t xml:space="preserve"> &amp; B</w:t>
      </w:r>
      <w:r w:rsidR="00B62F90">
        <w:t>2</w:t>
      </w:r>
      <w:r w:rsidR="000B4D30">
        <w:t xml:space="preserve"> (</w:t>
      </w:r>
      <w:r w:rsidR="00E62E9B">
        <w:t>Food</w:t>
      </w:r>
      <w:r w:rsidR="000B4D30">
        <w:t>)</w:t>
      </w:r>
      <w:bookmarkEnd w:id="13"/>
    </w:p>
    <w:p w14:paraId="142CE56E" w14:textId="099542DC" w:rsidR="00C6237B" w:rsidRDefault="00D94FD2" w:rsidP="00FD1094">
      <w:pPr>
        <w:jc w:val="center"/>
      </w:pPr>
      <w:r w:rsidRPr="00D94FD2">
        <w:rPr>
          <w:noProof/>
        </w:rPr>
        <w:drawing>
          <wp:inline distT="0" distB="0" distL="0" distR="0" wp14:anchorId="3E32A267" wp14:editId="2ED7BA36">
            <wp:extent cx="5943600" cy="4931410"/>
            <wp:effectExtent l="0" t="0" r="0" b="2540"/>
            <wp:docPr id="16883590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359054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3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FF043" w14:textId="7C5F92E0" w:rsidR="00D4095F" w:rsidRDefault="00D4095F" w:rsidP="00D4095F">
      <w:pPr>
        <w:pStyle w:val="Caption"/>
        <w:jc w:val="center"/>
        <w:rPr>
          <w:noProof/>
        </w:rPr>
      </w:pPr>
      <w:r>
        <w:t xml:space="preserve">Figure </w:t>
      </w:r>
      <w:fldSimple w:instr=" SEQ Figure \* ARABIC ">
        <w:r>
          <w:rPr>
            <w:noProof/>
          </w:rPr>
          <w:t>4</w:t>
        </w:r>
      </w:fldSimple>
      <w:r>
        <w:t xml:space="preserve">: </w:t>
      </w:r>
      <w:r>
        <w:rPr>
          <w:noProof/>
        </w:rPr>
        <w:t>Quest A2 &amp; B2 - Overview Map (Floor 1). [1]</w:t>
      </w:r>
    </w:p>
    <w:p w14:paraId="4276816C" w14:textId="77777777" w:rsidR="00D4095F" w:rsidRDefault="00D4095F" w:rsidP="00FD1094">
      <w:pPr>
        <w:jc w:val="center"/>
      </w:pPr>
    </w:p>
    <w:p w14:paraId="6D26B522" w14:textId="3140B645" w:rsidR="00B62F90" w:rsidRDefault="00D94FD2" w:rsidP="00FD1094">
      <w:pPr>
        <w:jc w:val="center"/>
      </w:pPr>
      <w:r w:rsidRPr="00D94FD2">
        <w:rPr>
          <w:noProof/>
        </w:rPr>
        <w:lastRenderedPageBreak/>
        <w:drawing>
          <wp:inline distT="0" distB="0" distL="0" distR="0" wp14:anchorId="1A9D4EC2" wp14:editId="293F635E">
            <wp:extent cx="5943600" cy="5742940"/>
            <wp:effectExtent l="0" t="0" r="0" b="0"/>
            <wp:docPr id="308446992" name="Picture 1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446992" name="Picture 1" descr="Graphical user interface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4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8764A" w14:textId="6F2CE20F" w:rsidR="00D4095F" w:rsidRDefault="00D4095F" w:rsidP="00D4095F">
      <w:pPr>
        <w:pStyle w:val="Caption"/>
        <w:jc w:val="center"/>
        <w:rPr>
          <w:noProof/>
        </w:rPr>
      </w:pPr>
      <w:r>
        <w:t xml:space="preserve">Figure </w:t>
      </w:r>
      <w:fldSimple w:instr=" SEQ Figure \* ARABIC ">
        <w:r>
          <w:rPr>
            <w:noProof/>
          </w:rPr>
          <w:t>5</w:t>
        </w:r>
      </w:fldSimple>
      <w:r>
        <w:t xml:space="preserve">: </w:t>
      </w:r>
      <w:r>
        <w:rPr>
          <w:noProof/>
        </w:rPr>
        <w:t>Quest A2 &amp; B2 - Overview Map (Floor 2). [1]</w:t>
      </w:r>
    </w:p>
    <w:p w14:paraId="6EAA400F" w14:textId="77777777" w:rsidR="00D4095F" w:rsidRDefault="00D4095F" w:rsidP="00FD1094">
      <w:pPr>
        <w:jc w:val="center"/>
      </w:pPr>
    </w:p>
    <w:p w14:paraId="7DAABC97" w14:textId="16BF87D5" w:rsidR="00D94FD2" w:rsidRDefault="00D94FD2" w:rsidP="00FD1094">
      <w:pPr>
        <w:jc w:val="center"/>
      </w:pPr>
      <w:r w:rsidRPr="00D94FD2">
        <w:rPr>
          <w:noProof/>
        </w:rPr>
        <w:lastRenderedPageBreak/>
        <w:drawing>
          <wp:inline distT="0" distB="0" distL="0" distR="0" wp14:anchorId="4CCAA1D6" wp14:editId="47C61302">
            <wp:extent cx="5943600" cy="5220335"/>
            <wp:effectExtent l="0" t="0" r="0" b="0"/>
            <wp:docPr id="296200409" name="Picture 1" descr="A screenshot of a video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200409" name="Picture 1" descr="A screenshot of a video game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2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1B3B5" w14:textId="0A505399" w:rsidR="00C6237B" w:rsidRPr="00CB66BF" w:rsidRDefault="00D4095F" w:rsidP="00D4095F">
      <w:pPr>
        <w:pStyle w:val="Caption"/>
        <w:jc w:val="center"/>
        <w:rPr>
          <w:noProof/>
        </w:rPr>
      </w:pPr>
      <w:r>
        <w:t xml:space="preserve">Figure </w:t>
      </w:r>
      <w:fldSimple w:instr=" SEQ Figure \* ARABIC ">
        <w:r>
          <w:rPr>
            <w:noProof/>
          </w:rPr>
          <w:t>6</w:t>
        </w:r>
      </w:fldSimple>
      <w:r>
        <w:t xml:space="preserve">: </w:t>
      </w:r>
      <w:r>
        <w:rPr>
          <w:noProof/>
        </w:rPr>
        <w:t>Quest A2 &amp; B2 - Overview Map (Basement). [1]</w:t>
      </w:r>
    </w:p>
    <w:tbl>
      <w:tblPr>
        <w:tblStyle w:val="GridTable4-Accent1"/>
        <w:tblW w:w="10165" w:type="dxa"/>
        <w:jc w:val="center"/>
        <w:tblLayout w:type="fixed"/>
        <w:tblLook w:val="04A0" w:firstRow="1" w:lastRow="0" w:firstColumn="1" w:lastColumn="0" w:noHBand="0" w:noVBand="1"/>
      </w:tblPr>
      <w:tblGrid>
        <w:gridCol w:w="1165"/>
        <w:gridCol w:w="9000"/>
      </w:tblGrid>
      <w:tr w:rsidR="00960BC7" w:rsidRPr="00155297" w14:paraId="16D4516B" w14:textId="77777777" w:rsidTr="00960BC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  <w:vAlign w:val="bottom"/>
          </w:tcPr>
          <w:p w14:paraId="6416945C" w14:textId="77777777" w:rsidR="00960BC7" w:rsidRPr="00155297" w:rsidRDefault="00960BC7" w:rsidP="00124D08">
            <w:pPr>
              <w:jc w:val="center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br w:type="page"/>
              <w:t>Map Label</w:t>
            </w:r>
          </w:p>
        </w:tc>
        <w:tc>
          <w:tcPr>
            <w:tcW w:w="9000" w:type="dxa"/>
            <w:vAlign w:val="bottom"/>
          </w:tcPr>
          <w:p w14:paraId="514673C6" w14:textId="77777777" w:rsidR="00960BC7" w:rsidRPr="00155297" w:rsidRDefault="00960BC7" w:rsidP="00124D0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Gameplay Summary</w:t>
            </w:r>
          </w:p>
        </w:tc>
      </w:tr>
      <w:tr w:rsidR="00960BC7" w:rsidRPr="00155297" w14:paraId="3C9E6768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6A442B38" w14:textId="77777777" w:rsidR="00960BC7" w:rsidRPr="00155297" w:rsidRDefault="00960BC7" w:rsidP="00124D08">
            <w:pPr>
              <w:jc w:val="center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Red Rocket</w:t>
            </w:r>
          </w:p>
        </w:tc>
        <w:tc>
          <w:tcPr>
            <w:tcW w:w="9000" w:type="dxa"/>
          </w:tcPr>
          <w:p w14:paraId="543AE9C5" w14:textId="42BC73FF" w:rsidR="00960BC7" w:rsidRPr="00155297" w:rsidRDefault="00960BC7" w:rsidP="00124D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The player meets Maggie the Magician at Red Rocket, who convinces the player to participate in the heist.</w:t>
            </w:r>
          </w:p>
          <w:p w14:paraId="73271004" w14:textId="77777777" w:rsidR="00960BC7" w:rsidRPr="00155297" w:rsidRDefault="00960BC7" w:rsidP="00124D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The player will accept the quest and travel to the museum</w:t>
            </w:r>
          </w:p>
        </w:tc>
      </w:tr>
      <w:tr w:rsidR="00960BC7" w:rsidRPr="00155297" w14:paraId="489D8FB0" w14:textId="77777777" w:rsidTr="00960BC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3F1E7A9" w14:textId="77777777" w:rsidR="00960BC7" w:rsidRPr="00155297" w:rsidRDefault="00960BC7" w:rsidP="00124D08">
            <w:pPr>
              <w:jc w:val="center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1</w:t>
            </w:r>
          </w:p>
        </w:tc>
        <w:tc>
          <w:tcPr>
            <w:tcW w:w="9000" w:type="dxa"/>
          </w:tcPr>
          <w:p w14:paraId="125100EF" w14:textId="77777777" w:rsidR="00960BC7" w:rsidRPr="00155297" w:rsidRDefault="00960BC7" w:rsidP="00124D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The player enters the museum</w:t>
            </w:r>
          </w:p>
        </w:tc>
      </w:tr>
      <w:tr w:rsidR="00960BC7" w:rsidRPr="00155297" w14:paraId="6B097B1C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0C82CA7" w14:textId="6664A3EB" w:rsidR="00960BC7" w:rsidRPr="00155297" w:rsidRDefault="00960BC7" w:rsidP="00124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000" w:type="dxa"/>
          </w:tcPr>
          <w:p w14:paraId="3A65B625" w14:textId="32E4B599" w:rsidR="00960BC7" w:rsidRPr="00155297" w:rsidRDefault="00E86C21" w:rsidP="00124D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The player talks to the magician about the situation</w:t>
            </w:r>
            <w:r>
              <w:rPr>
                <w:sz w:val="20"/>
                <w:szCs w:val="20"/>
              </w:rPr>
              <w:t xml:space="preserve"> in the foyer</w:t>
            </w:r>
            <w:r w:rsidRPr="00155297">
              <w:rPr>
                <w:sz w:val="20"/>
                <w:szCs w:val="20"/>
              </w:rPr>
              <w:t xml:space="preserve">. The magician </w:t>
            </w:r>
            <w:r>
              <w:rPr>
                <w:sz w:val="20"/>
                <w:szCs w:val="20"/>
              </w:rPr>
              <w:t>tells the player to get a guest disguise in the restroom</w:t>
            </w:r>
          </w:p>
        </w:tc>
      </w:tr>
      <w:tr w:rsidR="004A1B06" w:rsidRPr="00155297" w14:paraId="3FB52B26" w14:textId="77777777" w:rsidTr="00960BC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65C4E0EC" w14:textId="1DFEEFE0" w:rsidR="004A1B06" w:rsidRPr="00155297" w:rsidRDefault="004A1B06" w:rsidP="004A1B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000" w:type="dxa"/>
          </w:tcPr>
          <w:p w14:paraId="08C9C5C7" w14:textId="7186F006" w:rsidR="004A1B06" w:rsidRPr="00155297" w:rsidRDefault="004A1B06" w:rsidP="004A1B0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The player enters the restroom and takes the guest’s suit</w:t>
            </w:r>
          </w:p>
        </w:tc>
      </w:tr>
      <w:tr w:rsidR="004A1B06" w:rsidRPr="00155297" w14:paraId="0FF4CC9B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4453210" w14:textId="32C5AF69" w:rsidR="004A1B06" w:rsidRPr="00155297" w:rsidRDefault="004A1B06" w:rsidP="004A1B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000" w:type="dxa"/>
          </w:tcPr>
          <w:p w14:paraId="0D9E60D0" w14:textId="1438B06B" w:rsidR="004A1B06" w:rsidRPr="00155297" w:rsidRDefault="004A1B06" w:rsidP="004A1B0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 xml:space="preserve">The player puts on the suit </w:t>
            </w:r>
            <w:r>
              <w:rPr>
                <w:sz w:val="20"/>
                <w:szCs w:val="20"/>
              </w:rPr>
              <w:t>to</w:t>
            </w:r>
            <w:r w:rsidRPr="00155297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go through the guard and enter the lobby</w:t>
            </w:r>
          </w:p>
        </w:tc>
      </w:tr>
      <w:tr w:rsidR="008F430C" w:rsidRPr="00155297" w14:paraId="1D05301E" w14:textId="77777777" w:rsidTr="00960BC7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2D515DD" w14:textId="62AD6441" w:rsidR="008F430C" w:rsidRDefault="008F430C" w:rsidP="008F430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000" w:type="dxa"/>
          </w:tcPr>
          <w:p w14:paraId="68B41048" w14:textId="77777777" w:rsidR="008F430C" w:rsidRDefault="008F430C" w:rsidP="008F43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talks to the magician in the lobby to learn some info</w:t>
            </w:r>
          </w:p>
          <w:p w14:paraId="63B4754E" w14:textId="5EE17FC2" w:rsidR="008F430C" w:rsidRPr="00155297" w:rsidRDefault="008F430C" w:rsidP="008F43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8F430C">
              <w:rPr>
                <w:sz w:val="20"/>
                <w:szCs w:val="20"/>
              </w:rPr>
              <w:t>The player can always return to the magician for more info as well as getting healed or getting bobby pins when ran out</w:t>
            </w:r>
          </w:p>
        </w:tc>
      </w:tr>
      <w:tr w:rsidR="00133CC6" w:rsidRPr="00155297" w14:paraId="2881672C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450CCB62" w14:textId="61DF043F" w:rsidR="00133CC6" w:rsidRDefault="00133CC6" w:rsidP="00124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A1</w:t>
            </w:r>
          </w:p>
        </w:tc>
        <w:tc>
          <w:tcPr>
            <w:tcW w:w="9000" w:type="dxa"/>
          </w:tcPr>
          <w:p w14:paraId="468784CE" w14:textId="748DBA55" w:rsidR="00133CC6" w:rsidRDefault="00133CC6" w:rsidP="00124D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talks to the Chef to start both questlines (Quest A</w:t>
            </w:r>
            <w:r w:rsidR="00CB66BF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- Robot| Quest B</w:t>
            </w:r>
            <w:r w:rsidR="00CB66BF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</w:t>
            </w:r>
            <w:r w:rsidR="00E62E9B">
              <w:rPr>
                <w:sz w:val="20"/>
                <w:szCs w:val="20"/>
              </w:rPr>
              <w:t>– Food</w:t>
            </w:r>
            <w:r>
              <w:rPr>
                <w:sz w:val="20"/>
                <w:szCs w:val="20"/>
              </w:rPr>
              <w:t>)</w:t>
            </w:r>
          </w:p>
          <w:p w14:paraId="3FB296B9" w14:textId="5241AA6E" w:rsidR="00101F17" w:rsidRDefault="00101F17" w:rsidP="00124D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sees the Robot Servant in the kitchen</w:t>
            </w:r>
          </w:p>
          <w:p w14:paraId="16E34958" w14:textId="57670129" w:rsidR="00133CC6" w:rsidRDefault="00133CC6" w:rsidP="00124D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learns about the robot module on 2F and lost chef in the </w:t>
            </w:r>
            <w:r w:rsidR="00AD1922">
              <w:rPr>
                <w:sz w:val="20"/>
                <w:szCs w:val="20"/>
              </w:rPr>
              <w:t>exhibition room</w:t>
            </w:r>
          </w:p>
        </w:tc>
      </w:tr>
      <w:tr w:rsidR="00101F17" w:rsidRPr="00155297" w14:paraId="11B9BEA5" w14:textId="77777777" w:rsidTr="00960BC7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1672269C" w14:textId="45843EFF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A2-1</w:t>
            </w:r>
          </w:p>
        </w:tc>
        <w:tc>
          <w:tcPr>
            <w:tcW w:w="9000" w:type="dxa"/>
          </w:tcPr>
          <w:p w14:paraId="6109FC8A" w14:textId="38FC3943" w:rsidR="00101F17" w:rsidRDefault="00101F17" w:rsidP="00101F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goes upstairs to door before </w:t>
            </w:r>
            <w:r w:rsidR="00AD1922">
              <w:rPr>
                <w:sz w:val="20"/>
                <w:szCs w:val="20"/>
              </w:rPr>
              <w:t>the exhibition room</w:t>
            </w:r>
          </w:p>
          <w:p w14:paraId="343FE179" w14:textId="0A805588" w:rsidR="00101F17" w:rsidRDefault="00101F17" w:rsidP="00101F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finds some lockpicks and unlocks the door</w:t>
            </w:r>
          </w:p>
        </w:tc>
      </w:tr>
      <w:tr w:rsidR="00101F17" w:rsidRPr="00155297" w14:paraId="149323E2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1880209E" w14:textId="09C91672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A2-2</w:t>
            </w:r>
          </w:p>
        </w:tc>
        <w:tc>
          <w:tcPr>
            <w:tcW w:w="9000" w:type="dxa"/>
          </w:tcPr>
          <w:p w14:paraId="067012F0" w14:textId="734EEC5F" w:rsidR="00101F17" w:rsidRDefault="00101F17" w:rsidP="00101F1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finds the </w:t>
            </w:r>
            <w:r w:rsidR="00AD1922">
              <w:rPr>
                <w:sz w:val="20"/>
                <w:szCs w:val="20"/>
              </w:rPr>
              <w:t xml:space="preserve">exhibition room </w:t>
            </w:r>
            <w:r>
              <w:rPr>
                <w:sz w:val="20"/>
                <w:szCs w:val="20"/>
              </w:rPr>
              <w:t>key at the gallery and unlocks the door</w:t>
            </w:r>
          </w:p>
        </w:tc>
      </w:tr>
      <w:tr w:rsidR="00101F17" w:rsidRPr="00155297" w14:paraId="5587CACC" w14:textId="77777777" w:rsidTr="00960BC7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97D6A4E" w14:textId="6D1BFE28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A3</w:t>
            </w:r>
          </w:p>
        </w:tc>
        <w:tc>
          <w:tcPr>
            <w:tcW w:w="9000" w:type="dxa"/>
          </w:tcPr>
          <w:p w14:paraId="4B63FA57" w14:textId="56C9872A" w:rsidR="00101F17" w:rsidRDefault="00101F17" w:rsidP="00101F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finds the lost chef </w:t>
            </w:r>
            <w:r w:rsidR="009D08D6">
              <w:rPr>
                <w:sz w:val="20"/>
                <w:szCs w:val="20"/>
              </w:rPr>
              <w:t>to persuade her to give the player the extra uniform or purchase from her with 100 caps</w:t>
            </w:r>
            <w:r w:rsidR="00A74455">
              <w:rPr>
                <w:sz w:val="20"/>
                <w:szCs w:val="20"/>
              </w:rPr>
              <w:t xml:space="preserve"> or exchange with the red dress (found in Brick’s office)</w:t>
            </w:r>
          </w:p>
        </w:tc>
      </w:tr>
      <w:tr w:rsidR="00CB66BF" w:rsidRPr="00155297" w14:paraId="17D6C3FF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4A585FEA" w14:textId="32021F83" w:rsidR="00CB66BF" w:rsidRDefault="00CB66BF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A4</w:t>
            </w:r>
          </w:p>
        </w:tc>
        <w:tc>
          <w:tcPr>
            <w:tcW w:w="9000" w:type="dxa"/>
          </w:tcPr>
          <w:p w14:paraId="46B1B6EE" w14:textId="77777777" w:rsidR="00CB66BF" w:rsidRDefault="00CB66BF" w:rsidP="00101F1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bribes the guard in front of the office for 200 caps</w:t>
            </w:r>
          </w:p>
          <w:p w14:paraId="3B647484" w14:textId="2AC3B329" w:rsidR="00E62E9B" w:rsidRPr="00E62E9B" w:rsidRDefault="00E62E9B" w:rsidP="00E62E9B">
            <w:pPr>
              <w:pStyle w:val="ListParagraph"/>
              <w:numPr>
                <w:ilvl w:val="0"/>
                <w:numId w:val="3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E62E9B">
              <w:rPr>
                <w:sz w:val="20"/>
                <w:szCs w:val="20"/>
              </w:rPr>
              <w:t>Player can find valuable in the museum and sell them to the merchant for caps</w:t>
            </w:r>
          </w:p>
        </w:tc>
      </w:tr>
      <w:tr w:rsidR="00101F17" w:rsidRPr="00155297" w14:paraId="1FD23C92" w14:textId="77777777" w:rsidTr="00960BC7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891A767" w14:textId="3542FEFA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A5</w:t>
            </w:r>
          </w:p>
        </w:tc>
        <w:tc>
          <w:tcPr>
            <w:tcW w:w="9000" w:type="dxa"/>
          </w:tcPr>
          <w:p w14:paraId="76CFE006" w14:textId="40B9B786" w:rsidR="00101F17" w:rsidRDefault="00101F17" w:rsidP="00101F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get</w:t>
            </w:r>
            <w:r w:rsidR="00CB66BF">
              <w:rPr>
                <w:sz w:val="20"/>
                <w:szCs w:val="20"/>
              </w:rPr>
              <w:t>s</w:t>
            </w:r>
            <w:r>
              <w:rPr>
                <w:sz w:val="20"/>
                <w:szCs w:val="20"/>
              </w:rPr>
              <w:t xml:space="preserve"> into office 1</w:t>
            </w:r>
          </w:p>
        </w:tc>
      </w:tr>
      <w:tr w:rsidR="00101F17" w:rsidRPr="00155297" w14:paraId="062B3B93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4B98BEA9" w14:textId="63DD45F2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A6</w:t>
            </w:r>
          </w:p>
        </w:tc>
        <w:tc>
          <w:tcPr>
            <w:tcW w:w="9000" w:type="dxa"/>
          </w:tcPr>
          <w:p w14:paraId="3DD742D2" w14:textId="238DD6EB" w:rsidR="00101F17" w:rsidRDefault="00101F17" w:rsidP="00101F1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lockpicks/hacks to unlock the path to office 2</w:t>
            </w:r>
          </w:p>
        </w:tc>
      </w:tr>
      <w:tr w:rsidR="00101F17" w:rsidRPr="00155297" w14:paraId="7EE3022F" w14:textId="77777777" w:rsidTr="00960BC7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32F00190" w14:textId="09DDDC58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A7</w:t>
            </w:r>
          </w:p>
        </w:tc>
        <w:tc>
          <w:tcPr>
            <w:tcW w:w="9000" w:type="dxa"/>
          </w:tcPr>
          <w:p w14:paraId="3C78BC77" w14:textId="7FE91696" w:rsidR="00101F17" w:rsidRDefault="00101F17" w:rsidP="00101F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reads the terminal to learn a recipe of </w:t>
            </w:r>
            <w:r w:rsidR="009D08D6">
              <w:rPr>
                <w:sz w:val="20"/>
                <w:szCs w:val="20"/>
              </w:rPr>
              <w:t>an assassin module</w:t>
            </w:r>
            <w:r>
              <w:rPr>
                <w:sz w:val="20"/>
                <w:szCs w:val="20"/>
              </w:rPr>
              <w:t xml:space="preserve"> that can be installed on the Robot Servant</w:t>
            </w:r>
          </w:p>
        </w:tc>
      </w:tr>
      <w:tr w:rsidR="00D31BA3" w:rsidRPr="00155297" w14:paraId="7489B613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41003EB9" w14:textId="38085BB0" w:rsidR="00D31BA3" w:rsidRDefault="00D31BA3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A8</w:t>
            </w:r>
          </w:p>
        </w:tc>
        <w:tc>
          <w:tcPr>
            <w:tcW w:w="9000" w:type="dxa"/>
          </w:tcPr>
          <w:p w14:paraId="417304BE" w14:textId="680F097B" w:rsidR="00D31BA3" w:rsidRDefault="00D31BA3" w:rsidP="00101F1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goes down to the cellar to </w:t>
            </w:r>
            <w:r w:rsidR="00CB66BF">
              <w:rPr>
                <w:sz w:val="20"/>
                <w:szCs w:val="20"/>
              </w:rPr>
              <w:t>find the motherboard in the prison room</w:t>
            </w:r>
            <w:r w:rsidR="009D08D6">
              <w:rPr>
                <w:sz w:val="20"/>
                <w:szCs w:val="20"/>
              </w:rPr>
              <w:t>/(</w:t>
            </w:r>
            <w:r w:rsidR="00D40876">
              <w:rPr>
                <w:sz w:val="20"/>
                <w:szCs w:val="20"/>
              </w:rPr>
              <w:t>research/lab</w:t>
            </w:r>
            <w:r w:rsidR="009D08D6">
              <w:rPr>
                <w:sz w:val="20"/>
                <w:szCs w:val="20"/>
              </w:rPr>
              <w:t xml:space="preserve"> room)</w:t>
            </w:r>
            <w:r w:rsidR="00CB66BF">
              <w:rPr>
                <w:sz w:val="20"/>
                <w:szCs w:val="20"/>
              </w:rPr>
              <w:t xml:space="preserve"> (learned from the terminal)</w:t>
            </w:r>
          </w:p>
        </w:tc>
      </w:tr>
      <w:tr w:rsidR="00CB66BF" w:rsidRPr="00155297" w14:paraId="33A8335C" w14:textId="77777777" w:rsidTr="00960BC7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441BA0CE" w14:textId="27076D43" w:rsidR="00CB66BF" w:rsidRDefault="00CB66BF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A9</w:t>
            </w:r>
          </w:p>
        </w:tc>
        <w:tc>
          <w:tcPr>
            <w:tcW w:w="9000" w:type="dxa"/>
          </w:tcPr>
          <w:p w14:paraId="72F4C7F7" w14:textId="4659CAE0" w:rsidR="00CB66BF" w:rsidRDefault="00CB66BF" w:rsidP="00101F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uses </w:t>
            </w:r>
            <w:r w:rsidR="005510BC">
              <w:rPr>
                <w:sz w:val="20"/>
                <w:szCs w:val="20"/>
              </w:rPr>
              <w:t>either workbench in museum</w:t>
            </w:r>
            <w:r>
              <w:rPr>
                <w:sz w:val="20"/>
                <w:szCs w:val="20"/>
              </w:rPr>
              <w:t xml:space="preserve"> to craft the malware</w:t>
            </w:r>
          </w:p>
        </w:tc>
      </w:tr>
      <w:tr w:rsidR="00101F17" w:rsidRPr="00155297" w14:paraId="36DAE68B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64DCE242" w14:textId="055B43A3" w:rsidR="00101F17" w:rsidRDefault="00D31BA3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</w:t>
            </w:r>
            <w:r w:rsidR="00CB66BF">
              <w:rPr>
                <w:sz w:val="20"/>
                <w:szCs w:val="20"/>
              </w:rPr>
              <w:t>10</w:t>
            </w:r>
          </w:p>
        </w:tc>
        <w:tc>
          <w:tcPr>
            <w:tcW w:w="9000" w:type="dxa"/>
          </w:tcPr>
          <w:p w14:paraId="7F341B14" w14:textId="77777777" w:rsidR="00101F17" w:rsidRDefault="00101F17" w:rsidP="00101F1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</w:t>
            </w:r>
            <w:r w:rsidR="00D31BA3">
              <w:rPr>
                <w:sz w:val="20"/>
                <w:szCs w:val="20"/>
              </w:rPr>
              <w:t>puts on the chef uniform and enters the kitchen</w:t>
            </w:r>
          </w:p>
          <w:p w14:paraId="08E0E5C2" w14:textId="479D06B1" w:rsidR="00D31BA3" w:rsidRDefault="00D31BA3" w:rsidP="00101F1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installs the m</w:t>
            </w:r>
            <w:r w:rsidR="009D08D6">
              <w:rPr>
                <w:sz w:val="20"/>
                <w:szCs w:val="20"/>
              </w:rPr>
              <w:t>odul</w:t>
            </w:r>
            <w:r>
              <w:rPr>
                <w:sz w:val="20"/>
                <w:szCs w:val="20"/>
              </w:rPr>
              <w:t>e and order the Robot Servant to take out Target A</w:t>
            </w:r>
          </w:p>
        </w:tc>
      </w:tr>
      <w:tr w:rsidR="00101F17" w:rsidRPr="00155297" w14:paraId="07E37521" w14:textId="77777777" w:rsidTr="00960BC7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43B502F1" w14:textId="0AE4A599" w:rsidR="00101F17" w:rsidRDefault="00D31BA3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A1</w:t>
            </w:r>
            <w:r w:rsidR="00CB66BF">
              <w:rPr>
                <w:sz w:val="20"/>
                <w:szCs w:val="20"/>
              </w:rPr>
              <w:t>1</w:t>
            </w:r>
          </w:p>
        </w:tc>
        <w:tc>
          <w:tcPr>
            <w:tcW w:w="9000" w:type="dxa"/>
          </w:tcPr>
          <w:p w14:paraId="08D5CD22" w14:textId="77777777" w:rsidR="00101F17" w:rsidRDefault="00D31BA3" w:rsidP="00101F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robot takes out Target A</w:t>
            </w:r>
          </w:p>
          <w:p w14:paraId="123EA242" w14:textId="7C20AE09" w:rsidR="00D31BA3" w:rsidRDefault="00D31BA3" w:rsidP="00101F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picks up key part A from the body</w:t>
            </w:r>
          </w:p>
        </w:tc>
      </w:tr>
      <w:tr w:rsidR="00D31BA3" w:rsidRPr="00155297" w14:paraId="7E50EF65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5B481F47" w14:textId="5F752F51" w:rsidR="00D31BA3" w:rsidRDefault="00D31BA3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B1</w:t>
            </w:r>
          </w:p>
        </w:tc>
        <w:tc>
          <w:tcPr>
            <w:tcW w:w="9000" w:type="dxa"/>
          </w:tcPr>
          <w:p w14:paraId="41388FF3" w14:textId="77777777" w:rsidR="00D31BA3" w:rsidRDefault="00D31BA3" w:rsidP="00101F1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talks to </w:t>
            </w:r>
            <w:r w:rsidR="005510BC">
              <w:rPr>
                <w:sz w:val="20"/>
                <w:szCs w:val="20"/>
              </w:rPr>
              <w:t>the annoyed chef</w:t>
            </w:r>
            <w:r>
              <w:rPr>
                <w:sz w:val="20"/>
                <w:szCs w:val="20"/>
              </w:rPr>
              <w:t xml:space="preserve"> to start Quest B</w:t>
            </w:r>
          </w:p>
          <w:p w14:paraId="78E4D875" w14:textId="4EC06AA1" w:rsidR="005510BC" w:rsidRPr="005510BC" w:rsidRDefault="005510BC" w:rsidP="005510BC">
            <w:pPr>
              <w:pStyle w:val="ListParagraph"/>
              <w:numPr>
                <w:ilvl w:val="0"/>
                <w:numId w:val="3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Learning that Target B requested tato soup, but it </w:t>
            </w:r>
            <w:r w:rsidR="005B6207">
              <w:rPr>
                <w:sz w:val="20"/>
                <w:szCs w:val="20"/>
              </w:rPr>
              <w:t>ha</w:t>
            </w:r>
            <w:r>
              <w:rPr>
                <w:sz w:val="20"/>
                <w:szCs w:val="20"/>
              </w:rPr>
              <w:t>s not arrived yet</w:t>
            </w:r>
          </w:p>
        </w:tc>
      </w:tr>
      <w:tr w:rsidR="00101F17" w:rsidRPr="00155297" w14:paraId="775F72BE" w14:textId="77777777" w:rsidTr="00960BC7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10A88D6C" w14:textId="795FFB5A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  <w:r w:rsidR="00D31BA3">
              <w:rPr>
                <w:sz w:val="20"/>
                <w:szCs w:val="20"/>
              </w:rPr>
              <w:t>2</w:t>
            </w:r>
          </w:p>
        </w:tc>
        <w:tc>
          <w:tcPr>
            <w:tcW w:w="9000" w:type="dxa"/>
          </w:tcPr>
          <w:p w14:paraId="2D462753" w14:textId="74735D73" w:rsidR="00101F17" w:rsidRDefault="00101F17" w:rsidP="00101F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returns to the kitchen </w:t>
            </w:r>
            <w:r w:rsidR="00D31BA3">
              <w:rPr>
                <w:sz w:val="20"/>
                <w:szCs w:val="20"/>
              </w:rPr>
              <w:t xml:space="preserve">with chef uniform </w:t>
            </w:r>
            <w:r>
              <w:rPr>
                <w:sz w:val="20"/>
                <w:szCs w:val="20"/>
              </w:rPr>
              <w:t>and investigate</w:t>
            </w:r>
          </w:p>
        </w:tc>
      </w:tr>
      <w:tr w:rsidR="00101F17" w:rsidRPr="00155297" w14:paraId="4A6DBFB0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6E6FD3D3" w14:textId="62DD8260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  <w:r w:rsidR="00D31BA3">
              <w:rPr>
                <w:sz w:val="20"/>
                <w:szCs w:val="20"/>
              </w:rPr>
              <w:t>3</w:t>
            </w:r>
          </w:p>
        </w:tc>
        <w:tc>
          <w:tcPr>
            <w:tcW w:w="9000" w:type="dxa"/>
          </w:tcPr>
          <w:p w14:paraId="531E3F43" w14:textId="5E229559" w:rsidR="00101F17" w:rsidRDefault="00101F17" w:rsidP="00101F1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finds a note about rat in the cellar and a stove will poison tato soup recipe</w:t>
            </w:r>
          </w:p>
        </w:tc>
      </w:tr>
      <w:tr w:rsidR="00101F17" w:rsidRPr="00155297" w14:paraId="7E2A7DED" w14:textId="77777777" w:rsidTr="00960BC7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1CA72E56" w14:textId="07543EC8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  <w:r w:rsidR="00D31BA3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-1</w:t>
            </w:r>
          </w:p>
        </w:tc>
        <w:tc>
          <w:tcPr>
            <w:tcW w:w="9000" w:type="dxa"/>
          </w:tcPr>
          <w:p w14:paraId="54A94E37" w14:textId="1E232FEB" w:rsidR="00101F17" w:rsidRDefault="00101F17" w:rsidP="00101F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may attempt to go the cellar, but will be stopped by the guard (unless has mechanics uniform)</w:t>
            </w:r>
          </w:p>
        </w:tc>
      </w:tr>
      <w:tr w:rsidR="00101F17" w:rsidRPr="00155297" w14:paraId="56BEA616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13340619" w14:textId="527FE49B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  <w:r w:rsidR="00D31BA3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-2</w:t>
            </w:r>
          </w:p>
        </w:tc>
        <w:tc>
          <w:tcPr>
            <w:tcW w:w="9000" w:type="dxa"/>
          </w:tcPr>
          <w:p w14:paraId="4DDA9CD0" w14:textId="71540D1F" w:rsidR="00101F17" w:rsidRDefault="00101F17" w:rsidP="00101F1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goes to the </w:t>
            </w:r>
            <w:r w:rsidR="00AD1922">
              <w:rPr>
                <w:sz w:val="20"/>
                <w:szCs w:val="20"/>
              </w:rPr>
              <w:t>exhibition room</w:t>
            </w:r>
            <w:r>
              <w:rPr>
                <w:sz w:val="20"/>
                <w:szCs w:val="20"/>
              </w:rPr>
              <w:t>, and uses the key to unlock the trap door</w:t>
            </w:r>
          </w:p>
        </w:tc>
      </w:tr>
      <w:tr w:rsidR="00101F17" w:rsidRPr="00155297" w14:paraId="0506FB79" w14:textId="77777777" w:rsidTr="00960BC7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5C1D7EF8" w14:textId="6709FEDE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  <w:r w:rsidR="00D31BA3">
              <w:rPr>
                <w:sz w:val="20"/>
                <w:szCs w:val="20"/>
              </w:rPr>
              <w:t>5</w:t>
            </w:r>
          </w:p>
        </w:tc>
        <w:tc>
          <w:tcPr>
            <w:tcW w:w="9000" w:type="dxa"/>
          </w:tcPr>
          <w:p w14:paraId="729CD0E6" w14:textId="4FCAAC2F" w:rsidR="00101F17" w:rsidRDefault="00101F17" w:rsidP="00101F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takes the ladder down, and finds the rat poison</w:t>
            </w:r>
          </w:p>
        </w:tc>
      </w:tr>
      <w:tr w:rsidR="00101F17" w:rsidRPr="00155297" w14:paraId="10978F50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5F9C8848" w14:textId="0344B59A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  <w:r w:rsidR="00D31BA3">
              <w:rPr>
                <w:sz w:val="20"/>
                <w:szCs w:val="20"/>
              </w:rPr>
              <w:t>6</w:t>
            </w:r>
          </w:p>
        </w:tc>
        <w:tc>
          <w:tcPr>
            <w:tcW w:w="9000" w:type="dxa"/>
          </w:tcPr>
          <w:p w14:paraId="132514B1" w14:textId="408CCD0D" w:rsidR="00101F17" w:rsidRDefault="00101F17" w:rsidP="00101F1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returns to the kitchen</w:t>
            </w:r>
          </w:p>
        </w:tc>
      </w:tr>
      <w:tr w:rsidR="00101F17" w:rsidRPr="00155297" w14:paraId="6048463D" w14:textId="77777777" w:rsidTr="00960BC7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32E97FC5" w14:textId="1E86AE66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  <w:r w:rsidR="00D31BA3">
              <w:rPr>
                <w:sz w:val="20"/>
                <w:szCs w:val="20"/>
              </w:rPr>
              <w:t>7</w:t>
            </w:r>
          </w:p>
        </w:tc>
        <w:tc>
          <w:tcPr>
            <w:tcW w:w="9000" w:type="dxa"/>
          </w:tcPr>
          <w:p w14:paraId="42D77FA2" w14:textId="18CDADB9" w:rsidR="00101F17" w:rsidRDefault="00101F17" w:rsidP="00101F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cooks the poison tato food for Target B</w:t>
            </w:r>
          </w:p>
        </w:tc>
      </w:tr>
      <w:tr w:rsidR="00101F17" w:rsidRPr="00155297" w14:paraId="280C0DFB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1ED50EAD" w14:textId="000B95F4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  <w:r w:rsidR="00D31BA3">
              <w:rPr>
                <w:sz w:val="20"/>
                <w:szCs w:val="20"/>
              </w:rPr>
              <w:t>8</w:t>
            </w:r>
          </w:p>
        </w:tc>
        <w:tc>
          <w:tcPr>
            <w:tcW w:w="9000" w:type="dxa"/>
          </w:tcPr>
          <w:p w14:paraId="6EA0C0A9" w14:textId="077BDECB" w:rsidR="00101F17" w:rsidRDefault="00101F17" w:rsidP="00101F1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lets Target B eat the food, who then goes to sleep in 2F lounge</w:t>
            </w:r>
          </w:p>
        </w:tc>
      </w:tr>
      <w:tr w:rsidR="00101F17" w:rsidRPr="00155297" w14:paraId="48BE04A8" w14:textId="77777777" w:rsidTr="00960BC7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8873122" w14:textId="0287756B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  <w:r w:rsidR="00D31BA3">
              <w:rPr>
                <w:sz w:val="20"/>
                <w:szCs w:val="20"/>
              </w:rPr>
              <w:t>9</w:t>
            </w:r>
            <w:r>
              <w:rPr>
                <w:sz w:val="20"/>
                <w:szCs w:val="20"/>
              </w:rPr>
              <w:t>-1</w:t>
            </w:r>
          </w:p>
        </w:tc>
        <w:tc>
          <w:tcPr>
            <w:tcW w:w="9000" w:type="dxa"/>
          </w:tcPr>
          <w:p w14:paraId="6574B12D" w14:textId="495B5550" w:rsidR="00101F17" w:rsidRDefault="00101F17" w:rsidP="00101F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goes to the lounge using the VIP ticket found in the building</w:t>
            </w:r>
          </w:p>
        </w:tc>
      </w:tr>
      <w:tr w:rsidR="00101F17" w:rsidRPr="00155297" w14:paraId="40E4D8F2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659A0B62" w14:textId="258FB93C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  <w:r w:rsidR="00D31BA3">
              <w:rPr>
                <w:sz w:val="20"/>
                <w:szCs w:val="20"/>
              </w:rPr>
              <w:t>9</w:t>
            </w:r>
            <w:r>
              <w:rPr>
                <w:sz w:val="20"/>
                <w:szCs w:val="20"/>
              </w:rPr>
              <w:t>-2</w:t>
            </w:r>
          </w:p>
        </w:tc>
        <w:tc>
          <w:tcPr>
            <w:tcW w:w="9000" w:type="dxa"/>
          </w:tcPr>
          <w:p w14:paraId="61B39195" w14:textId="59D66B59" w:rsidR="00101F17" w:rsidRDefault="00101F17" w:rsidP="00101F1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goes to the lounge by circling through the hole in the </w:t>
            </w:r>
            <w:r w:rsidR="00D94FD2">
              <w:rPr>
                <w:sz w:val="20"/>
                <w:szCs w:val="20"/>
              </w:rPr>
              <w:t>exhibition room</w:t>
            </w:r>
          </w:p>
        </w:tc>
      </w:tr>
      <w:tr w:rsidR="00101F17" w:rsidRPr="00155297" w14:paraId="4063E1D3" w14:textId="77777777" w:rsidTr="00960BC7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75671A78" w14:textId="4D637DCE" w:rsidR="00101F17" w:rsidRDefault="00101F17" w:rsidP="00101F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B1</w:t>
            </w:r>
            <w:r w:rsidR="00D31BA3">
              <w:rPr>
                <w:sz w:val="20"/>
                <w:szCs w:val="20"/>
              </w:rPr>
              <w:t>0</w:t>
            </w:r>
          </w:p>
        </w:tc>
        <w:tc>
          <w:tcPr>
            <w:tcW w:w="9000" w:type="dxa"/>
          </w:tcPr>
          <w:p w14:paraId="0F6F6AE1" w14:textId="4502786B" w:rsidR="00101F17" w:rsidRDefault="00101F17" w:rsidP="00101F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pickpocket</w:t>
            </w:r>
            <w:r w:rsidR="00871C93">
              <w:rPr>
                <w:sz w:val="20"/>
                <w:szCs w:val="20"/>
              </w:rPr>
              <w:t>s</w:t>
            </w:r>
            <w:r>
              <w:rPr>
                <w:sz w:val="20"/>
                <w:szCs w:val="20"/>
              </w:rPr>
              <w:t xml:space="preserve"> Target B and gets key part B</w:t>
            </w:r>
          </w:p>
        </w:tc>
      </w:tr>
      <w:tr w:rsidR="00AE128E" w:rsidRPr="00155297" w14:paraId="786C33EA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12BC1FF1" w14:textId="2D39CCF2" w:rsidR="00AE128E" w:rsidRDefault="00AE128E" w:rsidP="00AE128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000" w:type="dxa"/>
          </w:tcPr>
          <w:p w14:paraId="56222EDA" w14:textId="27BCB941" w:rsidR="00AE128E" w:rsidRDefault="00AE128E" w:rsidP="00AE12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reports to the magician to get the last key part</w:t>
            </w:r>
          </w:p>
        </w:tc>
      </w:tr>
      <w:tr w:rsidR="00AE128E" w:rsidRPr="00155297" w14:paraId="4F9C0119" w14:textId="77777777" w:rsidTr="00960BC7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56B3991D" w14:textId="0E1BB3E1" w:rsidR="00AE128E" w:rsidRDefault="00AE128E" w:rsidP="00AE128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 | 7-2</w:t>
            </w:r>
          </w:p>
        </w:tc>
        <w:tc>
          <w:tcPr>
            <w:tcW w:w="9000" w:type="dxa"/>
          </w:tcPr>
          <w:p w14:paraId="4305C67A" w14:textId="57D07A3B" w:rsidR="00AE128E" w:rsidRDefault="00AE128E" w:rsidP="00AE12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crafts the vault key with three parts at either of the two workbenches</w:t>
            </w:r>
          </w:p>
        </w:tc>
      </w:tr>
      <w:tr w:rsidR="004F2C71" w:rsidRPr="00155297" w14:paraId="28DBD61A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3202013C" w14:textId="0E48175D" w:rsidR="004F2C71" w:rsidRDefault="00AE128E" w:rsidP="004F2C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000" w:type="dxa"/>
          </w:tcPr>
          <w:p w14:paraId="4F818DFB" w14:textId="77777777" w:rsidR="004F2C71" w:rsidRDefault="004F2C71" w:rsidP="004F2C7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unlocks the vault and steals the artifact</w:t>
            </w:r>
          </w:p>
          <w:p w14:paraId="3830B737" w14:textId="77777777" w:rsidR="004F2C71" w:rsidRDefault="004F2C71" w:rsidP="004F2C71">
            <w:pPr>
              <w:pStyle w:val="ListParagraph"/>
              <w:numPr>
                <w:ilvl w:val="0"/>
                <w:numId w:val="3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To solve the puzzle the player needs to understand the clues and search for relevant painting in the vault</w:t>
            </w:r>
          </w:p>
          <w:p w14:paraId="3FF19B70" w14:textId="77777777" w:rsidR="004F2C71" w:rsidRDefault="004F2C71" w:rsidP="004F2C71">
            <w:pPr>
              <w:pStyle w:val="ListParagraph"/>
              <w:numPr>
                <w:ilvl w:val="0"/>
                <w:numId w:val="3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There is a 5 above the painting with a red-top lighthouse</w:t>
            </w:r>
          </w:p>
          <w:p w14:paraId="32E4E517" w14:textId="77777777" w:rsidR="004F2C71" w:rsidRDefault="004F2C71" w:rsidP="004F2C71">
            <w:pPr>
              <w:pStyle w:val="ListParagraph"/>
              <w:numPr>
                <w:ilvl w:val="0"/>
                <w:numId w:val="3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There is a 7 on the ground between two paintings of ships</w:t>
            </w:r>
          </w:p>
          <w:p w14:paraId="12356F30" w14:textId="3CD676A9" w:rsidR="004F2C71" w:rsidRDefault="004F2C71" w:rsidP="004F2C71">
            <w:pPr>
              <w:pStyle w:val="ListParagraph"/>
              <w:numPr>
                <w:ilvl w:val="0"/>
                <w:numId w:val="3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There is a 3 on the opposite side of the lady painting</w:t>
            </w:r>
          </w:p>
          <w:p w14:paraId="26F73106" w14:textId="77777777" w:rsidR="004F2C71" w:rsidRDefault="004F2C71" w:rsidP="004F2C71">
            <w:pPr>
              <w:pStyle w:val="ListParagraph"/>
              <w:numPr>
                <w:ilvl w:val="0"/>
                <w:numId w:val="3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There are total 4 cats in all the paintings</w:t>
            </w:r>
          </w:p>
          <w:p w14:paraId="11F616F8" w14:textId="74206993" w:rsidR="004F2C71" w:rsidRDefault="004F2C71" w:rsidP="004F2C7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712E3">
              <w:rPr>
                <w:sz w:val="20"/>
                <w:szCs w:val="20"/>
              </w:rPr>
              <w:t>Thus, the code to the safe in the vault is 5734</w:t>
            </w:r>
          </w:p>
        </w:tc>
      </w:tr>
      <w:tr w:rsidR="00516F9F" w:rsidRPr="00155297" w14:paraId="6DB91135" w14:textId="77777777" w:rsidTr="00960BC7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3F9339F3" w14:textId="7F0FB314" w:rsidR="00516F9F" w:rsidRDefault="00AE128E" w:rsidP="00516F9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000" w:type="dxa"/>
          </w:tcPr>
          <w:p w14:paraId="0E22F260" w14:textId="72A058B0" w:rsidR="00516F9F" w:rsidRDefault="00796C63" w:rsidP="00516F9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uses the artifact to reveal the hidden exit and exit the museum</w:t>
            </w:r>
          </w:p>
        </w:tc>
      </w:tr>
      <w:tr w:rsidR="00516F9F" w:rsidRPr="00155297" w14:paraId="6F4DFF00" w14:textId="77777777" w:rsidTr="00960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D76B284" w14:textId="1390F076" w:rsidR="00516F9F" w:rsidRPr="00155297" w:rsidRDefault="00516F9F" w:rsidP="00516F9F">
            <w:pPr>
              <w:jc w:val="center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Red Rocket</w:t>
            </w:r>
          </w:p>
        </w:tc>
        <w:tc>
          <w:tcPr>
            <w:tcW w:w="9000" w:type="dxa"/>
          </w:tcPr>
          <w:p w14:paraId="3DAB4A4B" w14:textId="4515BF84" w:rsidR="00516F9F" w:rsidRDefault="00516F9F" w:rsidP="00516F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returns to Red Rocket and talks to the magician to complete the quest</w:t>
            </w:r>
            <w:r w:rsidR="008B377B">
              <w:rPr>
                <w:sz w:val="20"/>
                <w:szCs w:val="20"/>
              </w:rPr>
              <w:t xml:space="preserve"> for a reward of </w:t>
            </w:r>
            <w:r w:rsidR="00BF5D54">
              <w:rPr>
                <w:sz w:val="20"/>
                <w:szCs w:val="20"/>
              </w:rPr>
              <w:t>5</w:t>
            </w:r>
            <w:r w:rsidR="008B377B">
              <w:rPr>
                <w:sz w:val="20"/>
                <w:szCs w:val="20"/>
              </w:rPr>
              <w:t>000 caps</w:t>
            </w:r>
          </w:p>
        </w:tc>
      </w:tr>
    </w:tbl>
    <w:p w14:paraId="3CFE908F" w14:textId="64888DF7" w:rsidR="00580144" w:rsidRDefault="00580144" w:rsidP="00580144">
      <w:pPr>
        <w:pStyle w:val="Heading2"/>
      </w:pPr>
      <w:bookmarkStart w:id="14" w:name="_Toc133250344"/>
      <w:r>
        <w:lastRenderedPageBreak/>
        <w:t>Quest A3</w:t>
      </w:r>
      <w:r w:rsidR="000B4D30">
        <w:t xml:space="preserve"> (Trap)</w:t>
      </w:r>
      <w:r>
        <w:t xml:space="preserve"> &amp; B3</w:t>
      </w:r>
      <w:r w:rsidR="000B4D30">
        <w:t xml:space="preserve"> (Lover)</w:t>
      </w:r>
      <w:bookmarkEnd w:id="14"/>
    </w:p>
    <w:p w14:paraId="3A4C35F4" w14:textId="08B59F30" w:rsidR="00701AE5" w:rsidRDefault="00701AE5" w:rsidP="00701AE5">
      <w:r w:rsidRPr="00701AE5">
        <w:rPr>
          <w:noProof/>
        </w:rPr>
        <w:drawing>
          <wp:inline distT="0" distB="0" distL="0" distR="0" wp14:anchorId="3AA89AA7" wp14:editId="2C9FA26E">
            <wp:extent cx="5943600" cy="4916170"/>
            <wp:effectExtent l="0" t="0" r="0" b="0"/>
            <wp:docPr id="793461457" name="Picture 1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461457" name="Picture 1" descr="Graphical user interface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1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B31A6" w14:textId="38E5F49C" w:rsidR="00D4095F" w:rsidRDefault="00D4095F" w:rsidP="00D4095F">
      <w:pPr>
        <w:pStyle w:val="Caption"/>
        <w:jc w:val="center"/>
        <w:rPr>
          <w:noProof/>
        </w:rPr>
      </w:pPr>
      <w:r>
        <w:t xml:space="preserve">Figure </w:t>
      </w:r>
      <w:fldSimple w:instr=" SEQ Figure \* ARABIC ">
        <w:r>
          <w:rPr>
            <w:noProof/>
          </w:rPr>
          <w:t>7</w:t>
        </w:r>
      </w:fldSimple>
      <w:r>
        <w:t xml:space="preserve">: </w:t>
      </w:r>
      <w:r>
        <w:rPr>
          <w:noProof/>
        </w:rPr>
        <w:t>Quest A3 &amp; B3 - Overview Map (Floor 1). [1]</w:t>
      </w:r>
    </w:p>
    <w:p w14:paraId="5041EB42" w14:textId="77777777" w:rsidR="00D4095F" w:rsidRPr="00701AE5" w:rsidRDefault="00D4095F" w:rsidP="00701AE5"/>
    <w:p w14:paraId="0CFC84E9" w14:textId="4201FD85" w:rsidR="00580144" w:rsidRDefault="00701AE5" w:rsidP="003657C1">
      <w:pPr>
        <w:jc w:val="center"/>
      </w:pPr>
      <w:r w:rsidRPr="00701AE5">
        <w:rPr>
          <w:noProof/>
        </w:rPr>
        <w:lastRenderedPageBreak/>
        <w:drawing>
          <wp:inline distT="0" distB="0" distL="0" distR="0" wp14:anchorId="6167A205" wp14:editId="1C5917D2">
            <wp:extent cx="5943600" cy="5760720"/>
            <wp:effectExtent l="0" t="0" r="0" b="0"/>
            <wp:docPr id="643572300" name="Picture 1" descr="A screenshot of a computer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572300" name="Picture 1" descr="A screenshot of a computer&#10;&#10;Description automatically generated with low confidenc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F68A2" w14:textId="6B897A84" w:rsidR="00D4095F" w:rsidRDefault="00D4095F" w:rsidP="00D4095F">
      <w:pPr>
        <w:pStyle w:val="Caption"/>
        <w:jc w:val="center"/>
        <w:rPr>
          <w:noProof/>
        </w:rPr>
      </w:pPr>
      <w:r>
        <w:t xml:space="preserve">Figure </w:t>
      </w:r>
      <w:fldSimple w:instr=" SEQ Figure \* ARABIC ">
        <w:r>
          <w:rPr>
            <w:noProof/>
          </w:rPr>
          <w:t>8</w:t>
        </w:r>
      </w:fldSimple>
      <w:r>
        <w:t xml:space="preserve">: </w:t>
      </w:r>
      <w:r>
        <w:rPr>
          <w:noProof/>
        </w:rPr>
        <w:t>Quest A3 &amp; B3 - Overview Map (Floor 2). [1]</w:t>
      </w:r>
    </w:p>
    <w:p w14:paraId="7B2EEB8A" w14:textId="77777777" w:rsidR="00D4095F" w:rsidRDefault="00D4095F" w:rsidP="003657C1">
      <w:pPr>
        <w:jc w:val="center"/>
      </w:pPr>
    </w:p>
    <w:p w14:paraId="0E70E755" w14:textId="77777777" w:rsidR="00D4095F" w:rsidRDefault="00D4095F" w:rsidP="003657C1">
      <w:pPr>
        <w:jc w:val="center"/>
      </w:pPr>
    </w:p>
    <w:p w14:paraId="4E8392A5" w14:textId="38277028" w:rsidR="00580144" w:rsidRDefault="00DF76B7" w:rsidP="003657C1">
      <w:pPr>
        <w:jc w:val="center"/>
      </w:pPr>
      <w:r w:rsidRPr="00DF76B7">
        <w:rPr>
          <w:noProof/>
        </w:rPr>
        <w:lastRenderedPageBreak/>
        <w:drawing>
          <wp:inline distT="0" distB="0" distL="0" distR="0" wp14:anchorId="5C067F14" wp14:editId="4FFF99DE">
            <wp:extent cx="5943600" cy="5202555"/>
            <wp:effectExtent l="0" t="0" r="0" b="0"/>
            <wp:docPr id="1467853241" name="Picture 1" descr="A screenshot of a video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7853241" name="Picture 1" descr="A screenshot of a video game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0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C6151" w14:textId="6501A08A" w:rsidR="00D4095F" w:rsidRDefault="00D4095F" w:rsidP="00D4095F">
      <w:pPr>
        <w:pStyle w:val="Caption"/>
        <w:jc w:val="center"/>
        <w:rPr>
          <w:noProof/>
        </w:rPr>
      </w:pPr>
      <w:r>
        <w:t xml:space="preserve">Figure </w:t>
      </w:r>
      <w:fldSimple w:instr=" SEQ Figure \* ARABIC ">
        <w:r>
          <w:rPr>
            <w:noProof/>
          </w:rPr>
          <w:t>9</w:t>
        </w:r>
      </w:fldSimple>
      <w:r>
        <w:t xml:space="preserve">: </w:t>
      </w:r>
      <w:r>
        <w:rPr>
          <w:noProof/>
        </w:rPr>
        <w:t>Quest A3 &amp; B3 - Overview Map (Basement). [1]</w:t>
      </w:r>
    </w:p>
    <w:tbl>
      <w:tblPr>
        <w:tblStyle w:val="GridTable4-Accent1"/>
        <w:tblW w:w="10165" w:type="dxa"/>
        <w:jc w:val="center"/>
        <w:tblLayout w:type="fixed"/>
        <w:tblLook w:val="04A0" w:firstRow="1" w:lastRow="0" w:firstColumn="1" w:lastColumn="0" w:noHBand="0" w:noVBand="1"/>
      </w:tblPr>
      <w:tblGrid>
        <w:gridCol w:w="1165"/>
        <w:gridCol w:w="9000"/>
      </w:tblGrid>
      <w:tr w:rsidR="00580144" w:rsidRPr="00155297" w14:paraId="134EF698" w14:textId="77777777" w:rsidTr="002D39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  <w:vAlign w:val="bottom"/>
          </w:tcPr>
          <w:p w14:paraId="42110F73" w14:textId="77777777" w:rsidR="00580144" w:rsidRPr="00155297" w:rsidRDefault="00580144" w:rsidP="002D3901">
            <w:pPr>
              <w:jc w:val="center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br w:type="page"/>
              <w:t>Map Label</w:t>
            </w:r>
          </w:p>
        </w:tc>
        <w:tc>
          <w:tcPr>
            <w:tcW w:w="9000" w:type="dxa"/>
            <w:vAlign w:val="bottom"/>
          </w:tcPr>
          <w:p w14:paraId="238A7FA1" w14:textId="77777777" w:rsidR="00580144" w:rsidRPr="00155297" w:rsidRDefault="00580144" w:rsidP="002D390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Gameplay Summary</w:t>
            </w:r>
          </w:p>
        </w:tc>
      </w:tr>
      <w:tr w:rsidR="00580144" w:rsidRPr="00155297" w14:paraId="0A651A82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5756D40C" w14:textId="77777777" w:rsidR="00580144" w:rsidRPr="00155297" w:rsidRDefault="00580144" w:rsidP="002D3901">
            <w:pPr>
              <w:jc w:val="center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Red Rocket</w:t>
            </w:r>
          </w:p>
        </w:tc>
        <w:tc>
          <w:tcPr>
            <w:tcW w:w="9000" w:type="dxa"/>
          </w:tcPr>
          <w:p w14:paraId="3911BE5B" w14:textId="77777777" w:rsidR="00580144" w:rsidRPr="00155297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The player meets Maggie the Magician at Red Rocket, who convinces the player to participate in the heist.</w:t>
            </w:r>
          </w:p>
          <w:p w14:paraId="78C07568" w14:textId="77777777" w:rsidR="00580144" w:rsidRPr="00155297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The player will accept the quest and travel to the museum</w:t>
            </w:r>
          </w:p>
        </w:tc>
      </w:tr>
      <w:tr w:rsidR="00580144" w:rsidRPr="00155297" w14:paraId="3D5F1BD5" w14:textId="77777777" w:rsidTr="002D390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63B6AD4A" w14:textId="77777777" w:rsidR="00580144" w:rsidRPr="00155297" w:rsidRDefault="00580144" w:rsidP="002D3901">
            <w:pPr>
              <w:jc w:val="center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1</w:t>
            </w:r>
          </w:p>
        </w:tc>
        <w:tc>
          <w:tcPr>
            <w:tcW w:w="9000" w:type="dxa"/>
          </w:tcPr>
          <w:p w14:paraId="7222D555" w14:textId="77777777" w:rsidR="00580144" w:rsidRPr="00155297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The player enters the museum</w:t>
            </w:r>
          </w:p>
        </w:tc>
      </w:tr>
      <w:tr w:rsidR="00580144" w:rsidRPr="00155297" w14:paraId="2B2D3DD2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04BBA142" w14:textId="77777777" w:rsidR="00580144" w:rsidRPr="00155297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000" w:type="dxa"/>
          </w:tcPr>
          <w:p w14:paraId="2D262384" w14:textId="0A937189" w:rsidR="00580144" w:rsidRPr="00155297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The player talks to the magician about the situation</w:t>
            </w:r>
            <w:r w:rsidR="00E86C21">
              <w:rPr>
                <w:sz w:val="20"/>
                <w:szCs w:val="20"/>
              </w:rPr>
              <w:t xml:space="preserve"> in the foyer</w:t>
            </w:r>
            <w:r w:rsidRPr="00155297">
              <w:rPr>
                <w:sz w:val="20"/>
                <w:szCs w:val="20"/>
              </w:rPr>
              <w:t xml:space="preserve">. The magician </w:t>
            </w:r>
            <w:r>
              <w:rPr>
                <w:sz w:val="20"/>
                <w:szCs w:val="20"/>
              </w:rPr>
              <w:t xml:space="preserve">tells the player to get </w:t>
            </w:r>
            <w:r w:rsidR="00E86C21">
              <w:rPr>
                <w:sz w:val="20"/>
                <w:szCs w:val="20"/>
              </w:rPr>
              <w:t xml:space="preserve">a </w:t>
            </w:r>
            <w:r>
              <w:rPr>
                <w:sz w:val="20"/>
                <w:szCs w:val="20"/>
              </w:rPr>
              <w:t>guest disguise in the restroom</w:t>
            </w:r>
          </w:p>
        </w:tc>
      </w:tr>
      <w:tr w:rsidR="004A1B06" w:rsidRPr="00155297" w14:paraId="53C4A80E" w14:textId="77777777" w:rsidTr="002D390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01A963FB" w14:textId="6CFC36FD" w:rsidR="004A1B06" w:rsidRPr="00155297" w:rsidRDefault="004A1B06" w:rsidP="004A1B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000" w:type="dxa"/>
          </w:tcPr>
          <w:p w14:paraId="2B6EC692" w14:textId="137B054C" w:rsidR="004A1B06" w:rsidRPr="00155297" w:rsidRDefault="004A1B06" w:rsidP="004A1B0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The player enters the restroom and takes the guest’s suit</w:t>
            </w:r>
          </w:p>
        </w:tc>
      </w:tr>
      <w:tr w:rsidR="004A1B06" w:rsidRPr="00155297" w14:paraId="361FDDC4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3A6FF2D5" w14:textId="277EDF59" w:rsidR="004A1B06" w:rsidRPr="00155297" w:rsidRDefault="004A1B06" w:rsidP="004A1B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000" w:type="dxa"/>
          </w:tcPr>
          <w:p w14:paraId="73C3B5BC" w14:textId="6489B592" w:rsidR="004A1B06" w:rsidRPr="00155297" w:rsidRDefault="004A1B06" w:rsidP="004A1B0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 xml:space="preserve">The player puts on the suit </w:t>
            </w:r>
            <w:r>
              <w:rPr>
                <w:sz w:val="20"/>
                <w:szCs w:val="20"/>
              </w:rPr>
              <w:t>to</w:t>
            </w:r>
            <w:r w:rsidRPr="00155297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go through the guard and enter the lobby</w:t>
            </w:r>
          </w:p>
        </w:tc>
      </w:tr>
      <w:tr w:rsidR="008F430C" w:rsidRPr="00155297" w14:paraId="50857E69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7F8B7467" w14:textId="52BE157A" w:rsidR="008F430C" w:rsidRDefault="008F430C" w:rsidP="008F430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000" w:type="dxa"/>
          </w:tcPr>
          <w:p w14:paraId="0BB7F2DF" w14:textId="77777777" w:rsidR="008F430C" w:rsidRDefault="008F430C" w:rsidP="008F43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talks to the magician in the lobby to learn some info</w:t>
            </w:r>
          </w:p>
          <w:p w14:paraId="23FD8935" w14:textId="2AED178D" w:rsidR="008F430C" w:rsidRPr="00155297" w:rsidRDefault="008F430C" w:rsidP="008F430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8F430C">
              <w:rPr>
                <w:sz w:val="20"/>
                <w:szCs w:val="20"/>
              </w:rPr>
              <w:t>The player can always return to the magician for more info as well as getting healed or getting bobby pins when ran out</w:t>
            </w:r>
          </w:p>
        </w:tc>
      </w:tr>
      <w:tr w:rsidR="00580144" w:rsidRPr="00155297" w14:paraId="48DE4D4E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C4F58EA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A1</w:t>
            </w:r>
          </w:p>
        </w:tc>
        <w:tc>
          <w:tcPr>
            <w:tcW w:w="9000" w:type="dxa"/>
          </w:tcPr>
          <w:p w14:paraId="22E7F167" w14:textId="77777777" w:rsidR="00580144" w:rsidRDefault="00580144" w:rsidP="0058014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talks to the cellar guard to start Quest A3 (Trap)</w:t>
            </w:r>
          </w:p>
          <w:p w14:paraId="6E14F3FB" w14:textId="77777777" w:rsidR="00580144" w:rsidRDefault="00580144" w:rsidP="0058014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guard mentions about that mechanics can enter the cellar</w:t>
            </w:r>
          </w:p>
          <w:p w14:paraId="4D120F35" w14:textId="6114EBE4" w:rsidR="00071101" w:rsidRPr="00071101" w:rsidRDefault="00071101" w:rsidP="00071101">
            <w:pPr>
              <w:pStyle w:val="ListParagraph"/>
              <w:numPr>
                <w:ilvl w:val="0"/>
                <w:numId w:val="3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has a small chance to persuade the guard to bypass (skip step A2 &amp; A3)</w:t>
            </w:r>
          </w:p>
        </w:tc>
      </w:tr>
      <w:tr w:rsidR="00580144" w:rsidRPr="00155297" w14:paraId="594B7032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13487624" w14:textId="19385841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A2-1</w:t>
            </w:r>
          </w:p>
        </w:tc>
        <w:tc>
          <w:tcPr>
            <w:tcW w:w="9000" w:type="dxa"/>
          </w:tcPr>
          <w:p w14:paraId="5DE8FD85" w14:textId="09997703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goes upstairs to door before </w:t>
            </w:r>
            <w:r w:rsidR="00AD1922">
              <w:rPr>
                <w:sz w:val="20"/>
                <w:szCs w:val="20"/>
              </w:rPr>
              <w:t>the exhibition room</w:t>
            </w:r>
          </w:p>
          <w:p w14:paraId="4E52CB3B" w14:textId="77777777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finds some lockpicks and unlocks the door</w:t>
            </w:r>
          </w:p>
        </w:tc>
      </w:tr>
      <w:tr w:rsidR="00580144" w:rsidRPr="00155297" w14:paraId="52C2CCC4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3E1C1F3B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A2-2</w:t>
            </w:r>
          </w:p>
        </w:tc>
        <w:tc>
          <w:tcPr>
            <w:tcW w:w="9000" w:type="dxa"/>
          </w:tcPr>
          <w:p w14:paraId="57E6F7F1" w14:textId="71FAB301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finds the </w:t>
            </w:r>
            <w:r w:rsidR="00AD1922">
              <w:rPr>
                <w:sz w:val="20"/>
                <w:szCs w:val="20"/>
              </w:rPr>
              <w:t>exhibition room</w:t>
            </w:r>
            <w:r>
              <w:rPr>
                <w:sz w:val="20"/>
                <w:szCs w:val="20"/>
              </w:rPr>
              <w:t xml:space="preserve"> key at the gallery and unlocks the door</w:t>
            </w:r>
          </w:p>
        </w:tc>
      </w:tr>
      <w:tr w:rsidR="00580144" w:rsidRPr="00155297" w14:paraId="0C43EA63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02B6503B" w14:textId="4633BE99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A3</w:t>
            </w:r>
          </w:p>
        </w:tc>
        <w:tc>
          <w:tcPr>
            <w:tcW w:w="9000" w:type="dxa"/>
          </w:tcPr>
          <w:p w14:paraId="27308AA7" w14:textId="0C72FCD5" w:rsidR="00580144" w:rsidRDefault="00AD1922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Coming out of the hole in the exhibition room, t</w:t>
            </w:r>
            <w:r w:rsidR="00580144">
              <w:rPr>
                <w:sz w:val="20"/>
                <w:szCs w:val="20"/>
              </w:rPr>
              <w:t>he player grabs the mechanics disguise on the entrance side of the 2F hallway</w:t>
            </w:r>
          </w:p>
        </w:tc>
      </w:tr>
      <w:tr w:rsidR="00580144" w:rsidRPr="00155297" w14:paraId="7710F347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483878C" w14:textId="112E4DB6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A4</w:t>
            </w:r>
          </w:p>
        </w:tc>
        <w:tc>
          <w:tcPr>
            <w:tcW w:w="9000" w:type="dxa"/>
          </w:tcPr>
          <w:p w14:paraId="64F3C672" w14:textId="2299E7D5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</w:t>
            </w:r>
            <w:r w:rsidR="00D41BBF">
              <w:rPr>
                <w:sz w:val="20"/>
                <w:szCs w:val="20"/>
              </w:rPr>
              <w:t xml:space="preserve">player disguises as mechanics </w:t>
            </w:r>
            <w:r w:rsidR="00AD1922">
              <w:rPr>
                <w:sz w:val="20"/>
                <w:szCs w:val="20"/>
              </w:rPr>
              <w:t xml:space="preserve">to bypass the guard </w:t>
            </w:r>
            <w:r w:rsidR="00D41BBF">
              <w:rPr>
                <w:sz w:val="20"/>
                <w:szCs w:val="20"/>
              </w:rPr>
              <w:t xml:space="preserve">and enter the </w:t>
            </w:r>
            <w:r w:rsidR="00AD1922">
              <w:rPr>
                <w:sz w:val="20"/>
                <w:szCs w:val="20"/>
              </w:rPr>
              <w:t>maintenance</w:t>
            </w:r>
          </w:p>
        </w:tc>
      </w:tr>
      <w:tr w:rsidR="00580144" w:rsidRPr="00155297" w14:paraId="0893717D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6051F243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A5</w:t>
            </w:r>
          </w:p>
        </w:tc>
        <w:tc>
          <w:tcPr>
            <w:tcW w:w="9000" w:type="dxa"/>
          </w:tcPr>
          <w:p w14:paraId="229809D2" w14:textId="77777777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</w:t>
            </w:r>
            <w:r w:rsidR="00D41BBF">
              <w:rPr>
                <w:sz w:val="20"/>
                <w:szCs w:val="20"/>
              </w:rPr>
              <w:t>examines the room and finds a note about Target’s personal inspection for the generator</w:t>
            </w:r>
          </w:p>
          <w:p w14:paraId="42C7DDC4" w14:textId="4845276F" w:rsidR="00D41BBF" w:rsidRDefault="00D41BBF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also finds that there is an open wire on the </w:t>
            </w:r>
            <w:r w:rsidR="00701AE5">
              <w:rPr>
                <w:sz w:val="20"/>
                <w:szCs w:val="20"/>
              </w:rPr>
              <w:t>ground,</w:t>
            </w:r>
            <w:r>
              <w:rPr>
                <w:sz w:val="20"/>
                <w:szCs w:val="20"/>
              </w:rPr>
              <w:t xml:space="preserve"> and he could pour some water on it to set up a trap</w:t>
            </w:r>
          </w:p>
        </w:tc>
      </w:tr>
      <w:tr w:rsidR="00580144" w:rsidRPr="00155297" w14:paraId="18D72102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1B756E40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A6</w:t>
            </w:r>
          </w:p>
        </w:tc>
        <w:tc>
          <w:tcPr>
            <w:tcW w:w="9000" w:type="dxa"/>
          </w:tcPr>
          <w:p w14:paraId="03135CAE" w14:textId="23E82DB8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</w:t>
            </w:r>
            <w:r w:rsidR="00D41BBF">
              <w:rPr>
                <w:sz w:val="20"/>
                <w:szCs w:val="20"/>
              </w:rPr>
              <w:t xml:space="preserve">finds a bucket in the building (one available in the </w:t>
            </w:r>
            <w:r w:rsidR="00AD1922">
              <w:rPr>
                <w:sz w:val="20"/>
                <w:szCs w:val="20"/>
              </w:rPr>
              <w:t>maintenance</w:t>
            </w:r>
            <w:r w:rsidR="00D41BBF">
              <w:rPr>
                <w:sz w:val="20"/>
                <w:szCs w:val="20"/>
              </w:rPr>
              <w:t>)</w:t>
            </w:r>
          </w:p>
        </w:tc>
      </w:tr>
      <w:tr w:rsidR="00580144" w:rsidRPr="00155297" w14:paraId="7223417B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1019FA23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A7</w:t>
            </w:r>
          </w:p>
        </w:tc>
        <w:tc>
          <w:tcPr>
            <w:tcW w:w="9000" w:type="dxa"/>
          </w:tcPr>
          <w:p w14:paraId="4F9DC1DE" w14:textId="47BB548D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</w:t>
            </w:r>
            <w:r w:rsidR="00D41BBF">
              <w:rPr>
                <w:sz w:val="20"/>
                <w:szCs w:val="20"/>
              </w:rPr>
              <w:t>finds some water</w:t>
            </w:r>
            <w:r w:rsidR="00374EC9">
              <w:rPr>
                <w:sz w:val="20"/>
                <w:szCs w:val="20"/>
              </w:rPr>
              <w:t xml:space="preserve"> from sink</w:t>
            </w:r>
            <w:r w:rsidR="00D41BBF">
              <w:rPr>
                <w:sz w:val="20"/>
                <w:szCs w:val="20"/>
              </w:rPr>
              <w:t xml:space="preserve"> in the building to fill the bucket (available in the restrooms and the kitchen)</w:t>
            </w:r>
          </w:p>
        </w:tc>
      </w:tr>
      <w:tr w:rsidR="00580144" w:rsidRPr="00155297" w14:paraId="033CDD02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4D93F1BC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A8</w:t>
            </w:r>
          </w:p>
        </w:tc>
        <w:tc>
          <w:tcPr>
            <w:tcW w:w="9000" w:type="dxa"/>
          </w:tcPr>
          <w:p w14:paraId="3FADA26C" w14:textId="3A6BF448" w:rsidR="00580144" w:rsidRDefault="00D41BBF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pours the water on the open wire</w:t>
            </w:r>
          </w:p>
        </w:tc>
      </w:tr>
      <w:tr w:rsidR="00580144" w:rsidRPr="00155297" w14:paraId="7948398C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50F74C0D" w14:textId="0DC11CA4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A9</w:t>
            </w:r>
          </w:p>
        </w:tc>
        <w:tc>
          <w:tcPr>
            <w:tcW w:w="9000" w:type="dxa"/>
          </w:tcPr>
          <w:p w14:paraId="3A2D5CA7" w14:textId="2515205E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</w:t>
            </w:r>
            <w:r w:rsidR="00D41BBF">
              <w:rPr>
                <w:sz w:val="20"/>
                <w:szCs w:val="20"/>
              </w:rPr>
              <w:t>asks Target A for an inspection</w:t>
            </w:r>
          </w:p>
        </w:tc>
      </w:tr>
      <w:tr w:rsidR="00580144" w:rsidRPr="00155297" w14:paraId="1519E6B7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62D4A99E" w14:textId="4FE96C2B" w:rsidR="00580144" w:rsidRDefault="00D41BBF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A10</w:t>
            </w:r>
          </w:p>
        </w:tc>
        <w:tc>
          <w:tcPr>
            <w:tcW w:w="9000" w:type="dxa"/>
          </w:tcPr>
          <w:p w14:paraId="137BF2AF" w14:textId="3BBBBA1F" w:rsidR="00580144" w:rsidRDefault="00D41BBF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When target A arrives, A can </w:t>
            </w:r>
            <w:r w:rsidR="00701AE5">
              <w:rPr>
                <w:sz w:val="20"/>
                <w:szCs w:val="20"/>
              </w:rPr>
              <w:t>activates the circuit box by pulling the lever</w:t>
            </w:r>
            <w:r>
              <w:rPr>
                <w:sz w:val="20"/>
                <w:szCs w:val="20"/>
              </w:rPr>
              <w:t xml:space="preserve"> behind A’s back to electrify him</w:t>
            </w:r>
          </w:p>
        </w:tc>
      </w:tr>
      <w:tr w:rsidR="00580144" w:rsidRPr="00155297" w14:paraId="3B205717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7388377C" w14:textId="3F598C0E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A1</w:t>
            </w:r>
            <w:r w:rsidR="00D41BBF">
              <w:rPr>
                <w:sz w:val="20"/>
                <w:szCs w:val="20"/>
              </w:rPr>
              <w:t>1</w:t>
            </w:r>
          </w:p>
        </w:tc>
        <w:tc>
          <w:tcPr>
            <w:tcW w:w="9000" w:type="dxa"/>
          </w:tcPr>
          <w:p w14:paraId="42F860DE" w14:textId="77777777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picks up key part A from the body</w:t>
            </w:r>
          </w:p>
          <w:p w14:paraId="71B8018C" w14:textId="59632529" w:rsidR="00D41BBF" w:rsidRDefault="00D41BBF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(Need to turn off the switch to prevent the player getting killed as well)</w:t>
            </w:r>
          </w:p>
        </w:tc>
      </w:tr>
      <w:tr w:rsidR="00580144" w:rsidRPr="00155297" w14:paraId="4978350F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62B9D150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B1</w:t>
            </w:r>
          </w:p>
        </w:tc>
        <w:tc>
          <w:tcPr>
            <w:tcW w:w="9000" w:type="dxa"/>
          </w:tcPr>
          <w:p w14:paraId="7B24F223" w14:textId="545B1DC4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talks to </w:t>
            </w:r>
            <w:r w:rsidR="00D41BBF">
              <w:rPr>
                <w:sz w:val="20"/>
                <w:szCs w:val="20"/>
              </w:rPr>
              <w:t>the angry wife to start Quest</w:t>
            </w:r>
            <w:r w:rsidR="007B3646">
              <w:rPr>
                <w:sz w:val="20"/>
                <w:szCs w:val="20"/>
              </w:rPr>
              <w:t xml:space="preserve"> </w:t>
            </w:r>
            <w:r w:rsidR="00D41BBF">
              <w:rPr>
                <w:sz w:val="20"/>
                <w:szCs w:val="20"/>
              </w:rPr>
              <w:t>B3 (Lover)</w:t>
            </w:r>
          </w:p>
          <w:p w14:paraId="0F5AE415" w14:textId="77777777" w:rsidR="00D41BBF" w:rsidRDefault="00D41BBF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wife asks the player to do an investigation to find out whether his husband has someone else and who is the lover</w:t>
            </w:r>
          </w:p>
          <w:p w14:paraId="0D9FE09A" w14:textId="5E6C0A85" w:rsidR="00D41BBF" w:rsidRDefault="00D41BBF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wife will grant the player free access to the office</w:t>
            </w:r>
          </w:p>
        </w:tc>
      </w:tr>
      <w:tr w:rsidR="00580144" w:rsidRPr="00155297" w14:paraId="0A97659E" w14:textId="77777777" w:rsidTr="00D41BBF">
        <w:trPr>
          <w:trHeight w:val="28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398545F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B2</w:t>
            </w:r>
          </w:p>
        </w:tc>
        <w:tc>
          <w:tcPr>
            <w:tcW w:w="9000" w:type="dxa"/>
          </w:tcPr>
          <w:p w14:paraId="25E984C6" w14:textId="46C76B73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</w:t>
            </w:r>
            <w:r w:rsidR="00D41BBF">
              <w:rPr>
                <w:sz w:val="20"/>
                <w:szCs w:val="20"/>
              </w:rPr>
              <w:t>enters the office</w:t>
            </w:r>
          </w:p>
        </w:tc>
      </w:tr>
      <w:tr w:rsidR="00580144" w:rsidRPr="00155297" w14:paraId="04733DE8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6D220F06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B3</w:t>
            </w:r>
          </w:p>
        </w:tc>
        <w:tc>
          <w:tcPr>
            <w:tcW w:w="9000" w:type="dxa"/>
          </w:tcPr>
          <w:p w14:paraId="4EA754F6" w14:textId="19267A89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</w:t>
            </w:r>
            <w:r w:rsidR="00D41BBF">
              <w:rPr>
                <w:sz w:val="20"/>
                <w:szCs w:val="20"/>
              </w:rPr>
              <w:t>locates the secret office</w:t>
            </w:r>
          </w:p>
        </w:tc>
      </w:tr>
      <w:tr w:rsidR="00580144" w:rsidRPr="00155297" w14:paraId="321912F0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541AAD45" w14:textId="144EE340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B4</w:t>
            </w:r>
          </w:p>
        </w:tc>
        <w:tc>
          <w:tcPr>
            <w:tcW w:w="9000" w:type="dxa"/>
          </w:tcPr>
          <w:p w14:paraId="4F309436" w14:textId="77777777" w:rsidR="00D41BBF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</w:t>
            </w:r>
            <w:r w:rsidR="00D41BBF">
              <w:rPr>
                <w:sz w:val="20"/>
                <w:szCs w:val="20"/>
              </w:rPr>
              <w:t>reads the terminal to learn that</w:t>
            </w:r>
          </w:p>
          <w:p w14:paraId="52FD0F6B" w14:textId="77777777" w:rsidR="00701AE5" w:rsidRDefault="00D41BBF" w:rsidP="00D41BBF">
            <w:pPr>
              <w:pStyle w:val="ListParagraph"/>
              <w:numPr>
                <w:ilvl w:val="0"/>
                <w:numId w:val="3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41BBF">
              <w:rPr>
                <w:sz w:val="20"/>
                <w:szCs w:val="20"/>
              </w:rPr>
              <w:t xml:space="preserve">the lover is related to the </w:t>
            </w:r>
            <w:r w:rsidR="00701AE5" w:rsidRPr="00D41BBF">
              <w:rPr>
                <w:sz w:val="20"/>
                <w:szCs w:val="20"/>
              </w:rPr>
              <w:t>kitchen</w:t>
            </w:r>
          </w:p>
          <w:p w14:paraId="5C3875D3" w14:textId="78BFAAF0" w:rsidR="00D41BBF" w:rsidRDefault="00701AE5" w:rsidP="00D41BBF">
            <w:pPr>
              <w:pStyle w:val="ListParagraph"/>
              <w:numPr>
                <w:ilvl w:val="0"/>
                <w:numId w:val="3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lover is </w:t>
            </w:r>
            <w:r w:rsidR="00D41BBF" w:rsidRPr="00D41BBF">
              <w:rPr>
                <w:sz w:val="20"/>
                <w:szCs w:val="20"/>
              </w:rPr>
              <w:t>called</w:t>
            </w:r>
            <w:r>
              <w:rPr>
                <w:sz w:val="20"/>
                <w:szCs w:val="20"/>
              </w:rPr>
              <w:t xml:space="preserve"> Liz</w:t>
            </w:r>
          </w:p>
          <w:p w14:paraId="75D7A7ED" w14:textId="0AF197D1" w:rsidR="00D41BBF" w:rsidRDefault="00701AE5" w:rsidP="00D41BBF">
            <w:pPr>
              <w:pStyle w:val="ListParagraph"/>
              <w:numPr>
                <w:ilvl w:val="0"/>
                <w:numId w:val="3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</w:t>
            </w:r>
            <w:r w:rsidR="00D41BBF">
              <w:rPr>
                <w:sz w:val="20"/>
                <w:szCs w:val="20"/>
              </w:rPr>
              <w:t>n engagement ring is locked in the safe</w:t>
            </w:r>
            <w:r>
              <w:rPr>
                <w:sz w:val="20"/>
                <w:szCs w:val="20"/>
              </w:rPr>
              <w:t>, and the password is on the calendar</w:t>
            </w:r>
          </w:p>
          <w:p w14:paraId="1FC363F0" w14:textId="77777777" w:rsidR="00580144" w:rsidRDefault="00D41BBF" w:rsidP="00D41BBF">
            <w:pPr>
              <w:pStyle w:val="ListParagraph"/>
              <w:numPr>
                <w:ilvl w:val="0"/>
                <w:numId w:val="3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41BBF">
              <w:rPr>
                <w:sz w:val="20"/>
                <w:szCs w:val="20"/>
              </w:rPr>
              <w:t>a ring can be crafted with gold</w:t>
            </w:r>
          </w:p>
          <w:p w14:paraId="1E760E8E" w14:textId="2F931DD1" w:rsidR="00701AE5" w:rsidRPr="00D41BBF" w:rsidRDefault="00701AE5" w:rsidP="00D41BBF">
            <w:pPr>
              <w:pStyle w:val="ListParagraph"/>
              <w:numPr>
                <w:ilvl w:val="0"/>
                <w:numId w:val="3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locations of treasures in the museum</w:t>
            </w:r>
          </w:p>
        </w:tc>
      </w:tr>
      <w:tr w:rsidR="00580144" w:rsidRPr="00155297" w14:paraId="08A2E5FC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06F84141" w14:textId="6DF5E46E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  <w:r w:rsidR="00D41BBF">
              <w:rPr>
                <w:sz w:val="20"/>
                <w:szCs w:val="20"/>
              </w:rPr>
              <w:t>5-1</w:t>
            </w:r>
          </w:p>
        </w:tc>
        <w:tc>
          <w:tcPr>
            <w:tcW w:w="9000" w:type="dxa"/>
          </w:tcPr>
          <w:p w14:paraId="7CEC19B3" w14:textId="0D396AFC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goes to </w:t>
            </w:r>
            <w:r w:rsidR="00701AE5">
              <w:rPr>
                <w:sz w:val="20"/>
                <w:szCs w:val="20"/>
              </w:rPr>
              <w:t>the basement</w:t>
            </w:r>
            <w:r>
              <w:rPr>
                <w:sz w:val="20"/>
                <w:szCs w:val="20"/>
              </w:rPr>
              <w:t xml:space="preserve">, </w:t>
            </w:r>
            <w:r w:rsidR="00D41BBF">
              <w:rPr>
                <w:sz w:val="20"/>
                <w:szCs w:val="20"/>
              </w:rPr>
              <w:t xml:space="preserve">locates </w:t>
            </w:r>
            <w:r w:rsidR="00701AE5">
              <w:rPr>
                <w:sz w:val="20"/>
                <w:szCs w:val="20"/>
              </w:rPr>
              <w:t>a</w:t>
            </w:r>
            <w:r w:rsidR="00D41BBF">
              <w:rPr>
                <w:sz w:val="20"/>
                <w:szCs w:val="20"/>
              </w:rPr>
              <w:t xml:space="preserve"> gold bar, and craft a fake engagement ring</w:t>
            </w:r>
          </w:p>
        </w:tc>
      </w:tr>
      <w:tr w:rsidR="00580144" w:rsidRPr="00155297" w14:paraId="7EBFE08F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6C5DB50F" w14:textId="7BA13DB6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B5</w:t>
            </w:r>
            <w:r w:rsidR="00D41BBF">
              <w:rPr>
                <w:sz w:val="20"/>
                <w:szCs w:val="20"/>
              </w:rPr>
              <w:t>-2</w:t>
            </w:r>
          </w:p>
        </w:tc>
        <w:tc>
          <w:tcPr>
            <w:tcW w:w="9000" w:type="dxa"/>
          </w:tcPr>
          <w:p w14:paraId="61F7E959" w14:textId="1C1403A5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</w:t>
            </w:r>
            <w:r w:rsidR="00D41BBF">
              <w:rPr>
                <w:sz w:val="20"/>
                <w:szCs w:val="20"/>
              </w:rPr>
              <w:t>figures out the password of the safe and get the real engagement ring (the password is 1028, suggested by the calendar on the wall behind)</w:t>
            </w:r>
          </w:p>
        </w:tc>
      </w:tr>
      <w:tr w:rsidR="00580144" w:rsidRPr="00155297" w14:paraId="67102405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2216B700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B6</w:t>
            </w:r>
          </w:p>
        </w:tc>
        <w:tc>
          <w:tcPr>
            <w:tcW w:w="9000" w:type="dxa"/>
          </w:tcPr>
          <w:p w14:paraId="12B418F6" w14:textId="0BE324FF" w:rsidR="00580144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</w:t>
            </w:r>
            <w:r w:rsidR="00B854F2">
              <w:rPr>
                <w:sz w:val="20"/>
                <w:szCs w:val="20"/>
              </w:rPr>
              <w:t>goes</w:t>
            </w:r>
            <w:r w:rsidR="00337A8F">
              <w:rPr>
                <w:sz w:val="20"/>
                <w:szCs w:val="20"/>
              </w:rPr>
              <w:t xml:space="preserve"> to</w:t>
            </w:r>
            <w:r w:rsidR="00B854F2">
              <w:rPr>
                <w:sz w:val="20"/>
                <w:szCs w:val="20"/>
              </w:rPr>
              <w:t xml:space="preserve"> the kitchen entrance, and finds a staff list (with the name Elizabeth and Cole on it)</w:t>
            </w:r>
            <w:r w:rsidR="00D40876">
              <w:rPr>
                <w:sz w:val="20"/>
                <w:szCs w:val="20"/>
              </w:rPr>
              <w:t xml:space="preserve"> or the player could talk to the head chef to learn that the new chef’s name is Elizabeth</w:t>
            </w:r>
          </w:p>
          <w:p w14:paraId="5C7747F3" w14:textId="343B9EB8" w:rsidR="00B854F2" w:rsidRDefault="00B854F2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will realize the secret lover is the lost chef in the </w:t>
            </w:r>
            <w:r w:rsidR="00AD1922">
              <w:rPr>
                <w:sz w:val="20"/>
                <w:szCs w:val="20"/>
              </w:rPr>
              <w:t>exhibition room</w:t>
            </w:r>
          </w:p>
        </w:tc>
      </w:tr>
      <w:tr w:rsidR="00580144" w:rsidRPr="00155297" w14:paraId="5B325FC2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7142BF7C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B7</w:t>
            </w:r>
          </w:p>
        </w:tc>
        <w:tc>
          <w:tcPr>
            <w:tcW w:w="9000" w:type="dxa"/>
          </w:tcPr>
          <w:p w14:paraId="0205C550" w14:textId="342C06FF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</w:t>
            </w:r>
            <w:r w:rsidR="00B854F2">
              <w:rPr>
                <w:sz w:val="20"/>
                <w:szCs w:val="20"/>
              </w:rPr>
              <w:t>confronts the lost chef, presents evidence</w:t>
            </w:r>
            <w:r w:rsidR="00966C1F">
              <w:rPr>
                <w:sz w:val="20"/>
                <w:szCs w:val="20"/>
              </w:rPr>
              <w:t xml:space="preserve"> (either real or fake ring)</w:t>
            </w:r>
            <w:r w:rsidR="008346C2">
              <w:rPr>
                <w:sz w:val="20"/>
                <w:szCs w:val="20"/>
              </w:rPr>
              <w:t xml:space="preserve"> and her name</w:t>
            </w:r>
            <w:r w:rsidR="00B854F2">
              <w:rPr>
                <w:sz w:val="20"/>
                <w:szCs w:val="20"/>
              </w:rPr>
              <w:t>, and learns the truth</w:t>
            </w:r>
          </w:p>
          <w:p w14:paraId="28B8F8ED" w14:textId="709722C4" w:rsidR="00966C1F" w:rsidRDefault="00966C1F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lost chef gives the player a note as physical evidence</w:t>
            </w:r>
          </w:p>
        </w:tc>
      </w:tr>
      <w:tr w:rsidR="00580144" w:rsidRPr="00155297" w14:paraId="2EE04D45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36907024" w14:textId="77777777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B8</w:t>
            </w:r>
          </w:p>
        </w:tc>
        <w:tc>
          <w:tcPr>
            <w:tcW w:w="9000" w:type="dxa"/>
          </w:tcPr>
          <w:p w14:paraId="0DDC3A41" w14:textId="2CA4D93B" w:rsidR="00B854F2" w:rsidRDefault="00580144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</w:t>
            </w:r>
            <w:r w:rsidR="00966C1F">
              <w:rPr>
                <w:sz w:val="20"/>
                <w:szCs w:val="20"/>
              </w:rPr>
              <w:t xml:space="preserve">presents the evidence and </w:t>
            </w:r>
            <w:r w:rsidR="00B854F2">
              <w:rPr>
                <w:sz w:val="20"/>
                <w:szCs w:val="20"/>
              </w:rPr>
              <w:t>tells the truth to the wife</w:t>
            </w:r>
          </w:p>
          <w:p w14:paraId="5E2AE6AC" w14:textId="3BA2C9E6" w:rsidR="00580144" w:rsidRDefault="00B854F2" w:rsidP="002D39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wife is pissed off, runs to Target B</w:t>
            </w:r>
            <w:r w:rsidR="00E40078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and kills him</w:t>
            </w:r>
          </w:p>
        </w:tc>
      </w:tr>
      <w:tr w:rsidR="00580144" w:rsidRPr="00155297" w14:paraId="49455F1D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6E012269" w14:textId="50BDBD14" w:rsidR="00580144" w:rsidRDefault="00580144" w:rsidP="002D39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B9</w:t>
            </w:r>
          </w:p>
        </w:tc>
        <w:tc>
          <w:tcPr>
            <w:tcW w:w="9000" w:type="dxa"/>
          </w:tcPr>
          <w:p w14:paraId="3C9207E3" w14:textId="097B520E" w:rsidR="00580144" w:rsidRDefault="00580144" w:rsidP="002D390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player </w:t>
            </w:r>
            <w:r w:rsidR="00B854F2">
              <w:rPr>
                <w:sz w:val="20"/>
                <w:szCs w:val="20"/>
              </w:rPr>
              <w:t>gets key part B from the body</w:t>
            </w:r>
          </w:p>
        </w:tc>
      </w:tr>
      <w:tr w:rsidR="00AE128E" w:rsidRPr="00155297" w14:paraId="04370F84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0CD2C502" w14:textId="3CD23F12" w:rsidR="00AE128E" w:rsidRDefault="00AE128E" w:rsidP="00AE128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000" w:type="dxa"/>
          </w:tcPr>
          <w:p w14:paraId="0CDC8DC2" w14:textId="3A5BDFAF" w:rsidR="00AE128E" w:rsidRDefault="00AE128E" w:rsidP="00AE12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reports to the magician to get the last key part</w:t>
            </w:r>
          </w:p>
        </w:tc>
      </w:tr>
      <w:tr w:rsidR="00AE128E" w:rsidRPr="00155297" w14:paraId="30C03758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07E57F58" w14:textId="71A11D01" w:rsidR="00AE128E" w:rsidRDefault="00AE128E" w:rsidP="00AE128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 | 7-2</w:t>
            </w:r>
          </w:p>
        </w:tc>
        <w:tc>
          <w:tcPr>
            <w:tcW w:w="9000" w:type="dxa"/>
          </w:tcPr>
          <w:p w14:paraId="0A5317AE" w14:textId="4CE2A6CC" w:rsidR="00AE128E" w:rsidRDefault="00AE128E" w:rsidP="00AE12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crafts the vault key with three parts at either of the two workbenches</w:t>
            </w:r>
          </w:p>
        </w:tc>
      </w:tr>
      <w:tr w:rsidR="004F2C71" w:rsidRPr="00155297" w14:paraId="4E6C132D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4F5AEBBB" w14:textId="7B74CD40" w:rsidR="004F2C71" w:rsidRDefault="00AE128E" w:rsidP="004F2C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000" w:type="dxa"/>
          </w:tcPr>
          <w:p w14:paraId="0FF3E36C" w14:textId="77777777" w:rsidR="004F2C71" w:rsidRDefault="004F2C71" w:rsidP="004F2C7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unlocks the vault and steals the artifact</w:t>
            </w:r>
          </w:p>
          <w:p w14:paraId="1A6858D0" w14:textId="77777777" w:rsidR="004F2C71" w:rsidRDefault="004F2C71" w:rsidP="004F2C71">
            <w:pPr>
              <w:pStyle w:val="ListParagraph"/>
              <w:numPr>
                <w:ilvl w:val="0"/>
                <w:numId w:val="3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To solve the puzzle the player needs to understand the clues and search for relevant painting in the vault</w:t>
            </w:r>
          </w:p>
          <w:p w14:paraId="3023EE58" w14:textId="77777777" w:rsidR="004F2C71" w:rsidRDefault="004F2C71" w:rsidP="004F2C71">
            <w:pPr>
              <w:pStyle w:val="ListParagraph"/>
              <w:numPr>
                <w:ilvl w:val="0"/>
                <w:numId w:val="3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There is a 5 above the painting with a red-top lighthouse</w:t>
            </w:r>
          </w:p>
          <w:p w14:paraId="6D7B6415" w14:textId="77777777" w:rsidR="004F2C71" w:rsidRDefault="004F2C71" w:rsidP="004F2C71">
            <w:pPr>
              <w:pStyle w:val="ListParagraph"/>
              <w:numPr>
                <w:ilvl w:val="0"/>
                <w:numId w:val="3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There is a 7 on the ground between two paintings of ships</w:t>
            </w:r>
          </w:p>
          <w:p w14:paraId="31BB69B9" w14:textId="6E6F3F26" w:rsidR="004F2C71" w:rsidRDefault="004F2C71" w:rsidP="004F2C71">
            <w:pPr>
              <w:pStyle w:val="ListParagraph"/>
              <w:numPr>
                <w:ilvl w:val="0"/>
                <w:numId w:val="3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There is a 3 on the opposite side of the lady painting</w:t>
            </w:r>
          </w:p>
          <w:p w14:paraId="7DD3ADDA" w14:textId="77777777" w:rsidR="004F2C71" w:rsidRDefault="004F2C71" w:rsidP="004F2C71">
            <w:pPr>
              <w:pStyle w:val="ListParagraph"/>
              <w:numPr>
                <w:ilvl w:val="0"/>
                <w:numId w:val="3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There are total 4 cats in all the paintings</w:t>
            </w:r>
          </w:p>
          <w:p w14:paraId="6E124849" w14:textId="3CC1879F" w:rsidR="004F2C71" w:rsidRPr="002712E3" w:rsidRDefault="004F2C71" w:rsidP="004F2C71">
            <w:pPr>
              <w:pStyle w:val="ListParagraph"/>
              <w:numPr>
                <w:ilvl w:val="0"/>
                <w:numId w:val="3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712E3">
              <w:rPr>
                <w:sz w:val="20"/>
                <w:szCs w:val="20"/>
              </w:rPr>
              <w:t>Thus, the code to the safe in the vault is 5734</w:t>
            </w:r>
          </w:p>
        </w:tc>
      </w:tr>
      <w:tr w:rsidR="004F2C71" w:rsidRPr="00155297" w14:paraId="2E1B09A0" w14:textId="77777777" w:rsidTr="002D3901">
        <w:trPr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6A7C0F6D" w14:textId="6BBF2D62" w:rsidR="004F2C71" w:rsidRDefault="00AE128E" w:rsidP="004F2C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000" w:type="dxa"/>
          </w:tcPr>
          <w:p w14:paraId="3468A8A8" w14:textId="59DC0A7B" w:rsidR="004F2C71" w:rsidRDefault="00796C63" w:rsidP="004F2C7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uses the artifact to reveal the hidden exit and exit the museum</w:t>
            </w:r>
          </w:p>
        </w:tc>
      </w:tr>
      <w:tr w:rsidR="004F2C71" w:rsidRPr="00155297" w14:paraId="2F41CFC3" w14:textId="77777777" w:rsidTr="002D39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65" w:type="dxa"/>
          </w:tcPr>
          <w:p w14:paraId="5E4D1BBC" w14:textId="77777777" w:rsidR="004F2C71" w:rsidRDefault="004F2C71" w:rsidP="004F2C71">
            <w:pPr>
              <w:jc w:val="center"/>
              <w:rPr>
                <w:sz w:val="20"/>
                <w:szCs w:val="20"/>
              </w:rPr>
            </w:pPr>
            <w:r w:rsidRPr="00155297">
              <w:rPr>
                <w:sz w:val="20"/>
                <w:szCs w:val="20"/>
              </w:rPr>
              <w:t>Red Rocket</w:t>
            </w:r>
          </w:p>
        </w:tc>
        <w:tc>
          <w:tcPr>
            <w:tcW w:w="9000" w:type="dxa"/>
          </w:tcPr>
          <w:p w14:paraId="4F2DE89E" w14:textId="5FC3A961" w:rsidR="004F2C71" w:rsidRDefault="004F2C71" w:rsidP="004F2C7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player returns to Red Rocket and talks to the magician to complete the quest</w:t>
            </w:r>
            <w:r w:rsidR="008B377B">
              <w:rPr>
                <w:sz w:val="20"/>
                <w:szCs w:val="20"/>
              </w:rPr>
              <w:t xml:space="preserve"> for a reward of </w:t>
            </w:r>
            <w:r w:rsidR="00BF5D54">
              <w:rPr>
                <w:sz w:val="20"/>
                <w:szCs w:val="20"/>
              </w:rPr>
              <w:t>5</w:t>
            </w:r>
            <w:r w:rsidR="008B377B">
              <w:rPr>
                <w:sz w:val="20"/>
                <w:szCs w:val="20"/>
              </w:rPr>
              <w:t>000 caps</w:t>
            </w:r>
          </w:p>
        </w:tc>
      </w:tr>
    </w:tbl>
    <w:p w14:paraId="78072BBD" w14:textId="6D0D9D30" w:rsidR="009C263B" w:rsidRDefault="00715EB4" w:rsidP="00F22306">
      <w:pPr>
        <w:pStyle w:val="Heading1"/>
      </w:pPr>
      <w:bookmarkStart w:id="15" w:name="_Toc133250345"/>
      <w:r>
        <w:lastRenderedPageBreak/>
        <w:t>References</w:t>
      </w:r>
      <w:bookmarkEnd w:id="15"/>
    </w:p>
    <w:p w14:paraId="4625F3A9" w14:textId="1645FC42" w:rsidR="00314969" w:rsidRDefault="00314969" w:rsidP="00F22306">
      <w:r>
        <w:t>[Cover Image]</w:t>
      </w:r>
      <w:r w:rsidR="00703972" w:rsidRPr="00703972">
        <w:t xml:space="preserve"> IGN Wiki Guides, “Showstopper,” Accessed: Jan. 20, 2023. [Online]. Available:  https://www.Ign.Com/wikis/hitman-2016/showstopper</w:t>
      </w:r>
    </w:p>
    <w:p w14:paraId="390179EE" w14:textId="5DAB9D35" w:rsidR="00F22306" w:rsidRPr="00F22306" w:rsidRDefault="00703972" w:rsidP="00703972">
      <w:r>
        <w:t>[1] Wu, Tianze. Screenshots of the level in Creation Kit.</w:t>
      </w:r>
      <w:r w:rsidR="00871D50">
        <w:t xml:space="preserve"> Edited in Adobe Illustrator.</w:t>
      </w:r>
    </w:p>
    <w:sectPr w:rsidR="00F22306" w:rsidRPr="00F22306" w:rsidSect="000B3CD2">
      <w:headerReference w:type="default" r:id="rId23"/>
      <w:footerReference w:type="default" r:id="rId24"/>
      <w:pgSz w:w="12240" w:h="15840"/>
      <w:pgMar w:top="1440" w:right="1440" w:bottom="1440" w:left="1440" w:header="720" w:footer="720" w:gutter="0"/>
      <w:pgBorders w:offsetFrom="page">
        <w:top w:val="threeDEngrave" w:sz="24" w:space="24" w:color="auto"/>
        <w:left w:val="threeDEngrave" w:sz="24" w:space="24" w:color="auto"/>
        <w:bottom w:val="threeDEngrave" w:sz="24" w:space="24" w:color="auto"/>
        <w:right w:val="threeDEngrave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E42B42" w14:textId="77777777" w:rsidR="004A4E43" w:rsidRDefault="004A4E43" w:rsidP="009073D5">
      <w:pPr>
        <w:spacing w:after="0" w:line="240" w:lineRule="auto"/>
      </w:pPr>
      <w:r>
        <w:separator/>
      </w:r>
    </w:p>
    <w:p w14:paraId="255C59BF" w14:textId="77777777" w:rsidR="004A4E43" w:rsidRDefault="004A4E43"/>
  </w:endnote>
  <w:endnote w:type="continuationSeparator" w:id="0">
    <w:p w14:paraId="0941009B" w14:textId="77777777" w:rsidR="004A4E43" w:rsidRDefault="004A4E43" w:rsidP="009073D5">
      <w:pPr>
        <w:spacing w:after="0" w:line="240" w:lineRule="auto"/>
      </w:pPr>
      <w:r>
        <w:continuationSeparator/>
      </w:r>
    </w:p>
    <w:p w14:paraId="1DC0F98D" w14:textId="77777777" w:rsidR="004A4E43" w:rsidRDefault="004A4E4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ato">
    <w:altName w:val="Lato"/>
    <w:charset w:val="00"/>
    <w:family w:val="swiss"/>
    <w:pitch w:val="variable"/>
    <w:sig w:usb0="E10002FF" w:usb1="5000ECF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37195940"/>
      <w:docPartObj>
        <w:docPartGallery w:val="Page Numbers (Top of Page)"/>
        <w:docPartUnique/>
      </w:docPartObj>
    </w:sdtPr>
    <w:sdtContent>
      <w:p w14:paraId="4D14AC4B" w14:textId="1491C238" w:rsidR="009043FE" w:rsidRDefault="00942033" w:rsidP="004D2531">
        <w:pPr>
          <w:pStyle w:val="Footer"/>
          <w:pBdr>
            <w:top w:val="single" w:sz="4" w:space="1" w:color="auto"/>
          </w:pBdr>
        </w:pPr>
        <w:r>
          <w:rPr>
            <w:i/>
          </w:rPr>
          <w:t>Fallout 4</w:t>
        </w:r>
        <w:r w:rsidR="009043FE">
          <w:tab/>
          <w:t xml:space="preserve">Page </w:t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</w:rPr>
          <w:instrText xml:space="preserve"> PAGE </w:instrText>
        </w:r>
        <w:r w:rsidR="009043FE">
          <w:rPr>
            <w:b/>
            <w:sz w:val="24"/>
            <w:szCs w:val="24"/>
          </w:rPr>
          <w:fldChar w:fldCharType="separate"/>
        </w:r>
        <w:r w:rsidR="00086837">
          <w:rPr>
            <w:b/>
            <w:noProof/>
          </w:rPr>
          <w:t>4</w:t>
        </w:r>
        <w:r w:rsidR="009043FE">
          <w:rPr>
            <w:b/>
            <w:sz w:val="24"/>
            <w:szCs w:val="24"/>
          </w:rPr>
          <w:fldChar w:fldCharType="end"/>
        </w:r>
        <w:r w:rsidR="009043FE">
          <w:t xml:space="preserve"> of </w:t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</w:rPr>
          <w:instrText xml:space="preserve"> NUMPAGES  </w:instrText>
        </w:r>
        <w:r w:rsidR="009043FE">
          <w:rPr>
            <w:b/>
            <w:sz w:val="24"/>
            <w:szCs w:val="24"/>
          </w:rPr>
          <w:fldChar w:fldCharType="separate"/>
        </w:r>
        <w:r w:rsidR="00086837">
          <w:rPr>
            <w:b/>
            <w:noProof/>
          </w:rPr>
          <w:t>4</w:t>
        </w:r>
        <w:r w:rsidR="009043FE">
          <w:rPr>
            <w:b/>
            <w:sz w:val="24"/>
            <w:szCs w:val="24"/>
          </w:rPr>
          <w:fldChar w:fldCharType="end"/>
        </w:r>
        <w:r w:rsidR="009043FE">
          <w:rPr>
            <w:b/>
            <w:sz w:val="24"/>
            <w:szCs w:val="24"/>
          </w:rPr>
          <w:tab/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  <w:sz w:val="24"/>
            <w:szCs w:val="24"/>
          </w:rPr>
          <w:instrText xml:space="preserve"> SAVEDATE  \@ "M/d/yyyy"  \* MERGEFORMAT </w:instrText>
        </w:r>
        <w:r w:rsidR="009043FE">
          <w:rPr>
            <w:b/>
            <w:sz w:val="24"/>
            <w:szCs w:val="24"/>
          </w:rPr>
          <w:fldChar w:fldCharType="separate"/>
        </w:r>
        <w:r w:rsidR="001C6DC0">
          <w:rPr>
            <w:b/>
            <w:noProof/>
            <w:sz w:val="24"/>
            <w:szCs w:val="24"/>
          </w:rPr>
          <w:t>4/24/2023</w:t>
        </w:r>
        <w:r w:rsidR="009043FE">
          <w:rPr>
            <w:b/>
            <w:sz w:val="24"/>
            <w:szCs w:val="24"/>
          </w:rPr>
          <w:fldChar w:fldCharType="end"/>
        </w:r>
      </w:p>
    </w:sdtContent>
  </w:sdt>
  <w:p w14:paraId="2D229CE7" w14:textId="77777777" w:rsidR="009043FE" w:rsidRDefault="009043F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2723B2" w14:textId="77777777" w:rsidR="004A4E43" w:rsidRDefault="004A4E43" w:rsidP="009073D5">
      <w:pPr>
        <w:spacing w:after="0" w:line="240" w:lineRule="auto"/>
      </w:pPr>
      <w:r>
        <w:separator/>
      </w:r>
    </w:p>
    <w:p w14:paraId="30911E69" w14:textId="77777777" w:rsidR="004A4E43" w:rsidRDefault="004A4E43"/>
  </w:footnote>
  <w:footnote w:type="continuationSeparator" w:id="0">
    <w:p w14:paraId="565F6B88" w14:textId="77777777" w:rsidR="004A4E43" w:rsidRDefault="004A4E43" w:rsidP="009073D5">
      <w:pPr>
        <w:spacing w:after="0" w:line="240" w:lineRule="auto"/>
      </w:pPr>
      <w:r>
        <w:continuationSeparator/>
      </w:r>
    </w:p>
    <w:p w14:paraId="25AD32F9" w14:textId="77777777" w:rsidR="004A4E43" w:rsidRDefault="004A4E4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E8ED52" w14:textId="1E969FA0" w:rsidR="009043FE" w:rsidRDefault="00393BD6" w:rsidP="007D1E3C">
    <w:pPr>
      <w:pStyle w:val="Header"/>
      <w:pBdr>
        <w:bottom w:val="single" w:sz="4" w:space="0" w:color="auto"/>
      </w:pBdr>
    </w:pPr>
    <w:r>
      <w:t>Tianze Wu</w:t>
    </w:r>
    <w:r w:rsidR="000948A6">
      <w:tab/>
    </w:r>
    <w:r w:rsidR="008C124B">
      <w:t>Launch</w:t>
    </w:r>
    <w:r w:rsidR="009043FE">
      <w:ptab w:relativeTo="margin" w:alignment="right" w:leader="none"/>
    </w:r>
    <w:r w:rsidRPr="00393BD6">
      <w:rPr>
        <w:i/>
        <w:iCs/>
      </w:rPr>
      <w:t>Uninvited Guest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0066B1"/>
    <w:multiLevelType w:val="hybridMultilevel"/>
    <w:tmpl w:val="1D2227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1F7AA0"/>
    <w:multiLevelType w:val="hybridMultilevel"/>
    <w:tmpl w:val="5CE412A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91F2279"/>
    <w:multiLevelType w:val="hybridMultilevel"/>
    <w:tmpl w:val="7430D6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994122"/>
    <w:multiLevelType w:val="hybridMultilevel"/>
    <w:tmpl w:val="E4124C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463CF8"/>
    <w:multiLevelType w:val="hybridMultilevel"/>
    <w:tmpl w:val="7CECDE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5C23A6"/>
    <w:multiLevelType w:val="hybridMultilevel"/>
    <w:tmpl w:val="7D5E1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334F46"/>
    <w:multiLevelType w:val="hybridMultilevel"/>
    <w:tmpl w:val="EA46079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450757"/>
    <w:multiLevelType w:val="hybridMultilevel"/>
    <w:tmpl w:val="9044F9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E294C80"/>
    <w:multiLevelType w:val="hybridMultilevel"/>
    <w:tmpl w:val="245E9C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8B1B06"/>
    <w:multiLevelType w:val="hybridMultilevel"/>
    <w:tmpl w:val="E99CA16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9D6CC8"/>
    <w:multiLevelType w:val="hybridMultilevel"/>
    <w:tmpl w:val="5A025420"/>
    <w:lvl w:ilvl="0" w:tplc="1210452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3C392C"/>
    <w:multiLevelType w:val="hybridMultilevel"/>
    <w:tmpl w:val="212AAF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3F6D2A"/>
    <w:multiLevelType w:val="hybridMultilevel"/>
    <w:tmpl w:val="D534D9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5960D0"/>
    <w:multiLevelType w:val="hybridMultilevel"/>
    <w:tmpl w:val="A98CFF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585338"/>
    <w:multiLevelType w:val="hybridMultilevel"/>
    <w:tmpl w:val="83CA65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7235C2"/>
    <w:multiLevelType w:val="hybridMultilevel"/>
    <w:tmpl w:val="3AECE7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805D2F"/>
    <w:multiLevelType w:val="hybridMultilevel"/>
    <w:tmpl w:val="4154BE5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6021D9"/>
    <w:multiLevelType w:val="hybridMultilevel"/>
    <w:tmpl w:val="927E88A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7BF5F91"/>
    <w:multiLevelType w:val="hybridMultilevel"/>
    <w:tmpl w:val="F1201A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88C07B0"/>
    <w:multiLevelType w:val="hybridMultilevel"/>
    <w:tmpl w:val="0EECCA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C71181"/>
    <w:multiLevelType w:val="hybridMultilevel"/>
    <w:tmpl w:val="6DCA4CF4"/>
    <w:lvl w:ilvl="0" w:tplc="EE12E7A8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E08033F"/>
    <w:multiLevelType w:val="hybridMultilevel"/>
    <w:tmpl w:val="910261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4BD551B"/>
    <w:multiLevelType w:val="hybridMultilevel"/>
    <w:tmpl w:val="86328A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8924A6E"/>
    <w:multiLevelType w:val="hybridMultilevel"/>
    <w:tmpl w:val="79228EF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F55D7C"/>
    <w:multiLevelType w:val="hybridMultilevel"/>
    <w:tmpl w:val="423A2FB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C51225"/>
    <w:multiLevelType w:val="hybridMultilevel"/>
    <w:tmpl w:val="9E582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9107B70"/>
    <w:multiLevelType w:val="hybridMultilevel"/>
    <w:tmpl w:val="BEFA0B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C160886"/>
    <w:multiLevelType w:val="hybridMultilevel"/>
    <w:tmpl w:val="483C7E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F6D2501"/>
    <w:multiLevelType w:val="hybridMultilevel"/>
    <w:tmpl w:val="8514B1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FF15D4C"/>
    <w:multiLevelType w:val="hybridMultilevel"/>
    <w:tmpl w:val="0D084F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1682484"/>
    <w:multiLevelType w:val="hybridMultilevel"/>
    <w:tmpl w:val="10DE67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6015BD"/>
    <w:multiLevelType w:val="hybridMultilevel"/>
    <w:tmpl w:val="6F72DA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0A6199"/>
    <w:multiLevelType w:val="hybridMultilevel"/>
    <w:tmpl w:val="F8185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635147"/>
    <w:multiLevelType w:val="hybridMultilevel"/>
    <w:tmpl w:val="EB94364E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22014F8"/>
    <w:multiLevelType w:val="hybridMultilevel"/>
    <w:tmpl w:val="6B5E54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6B24E56"/>
    <w:multiLevelType w:val="hybridMultilevel"/>
    <w:tmpl w:val="0BA876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D50F32"/>
    <w:multiLevelType w:val="hybridMultilevel"/>
    <w:tmpl w:val="5290F3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8C56C8C"/>
    <w:multiLevelType w:val="hybridMultilevel"/>
    <w:tmpl w:val="04101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A6E1210"/>
    <w:multiLevelType w:val="hybridMultilevel"/>
    <w:tmpl w:val="44F0297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7FDB46B5"/>
    <w:multiLevelType w:val="hybridMultilevel"/>
    <w:tmpl w:val="9A5649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133601555">
    <w:abstractNumId w:val="26"/>
  </w:num>
  <w:num w:numId="2" w16cid:durableId="677274700">
    <w:abstractNumId w:val="29"/>
  </w:num>
  <w:num w:numId="3" w16cid:durableId="2011760588">
    <w:abstractNumId w:val="37"/>
  </w:num>
  <w:num w:numId="4" w16cid:durableId="897546318">
    <w:abstractNumId w:val="27"/>
  </w:num>
  <w:num w:numId="5" w16cid:durableId="1665670838">
    <w:abstractNumId w:val="19"/>
  </w:num>
  <w:num w:numId="6" w16cid:durableId="1311440970">
    <w:abstractNumId w:val="5"/>
  </w:num>
  <w:num w:numId="7" w16cid:durableId="595864076">
    <w:abstractNumId w:val="36"/>
  </w:num>
  <w:num w:numId="8" w16cid:durableId="1488396597">
    <w:abstractNumId w:val="15"/>
  </w:num>
  <w:num w:numId="9" w16cid:durableId="1640501597">
    <w:abstractNumId w:val="30"/>
  </w:num>
  <w:num w:numId="10" w16cid:durableId="1931891257">
    <w:abstractNumId w:val="22"/>
  </w:num>
  <w:num w:numId="11" w16cid:durableId="228804378">
    <w:abstractNumId w:val="4"/>
  </w:num>
  <w:num w:numId="12" w16cid:durableId="89855838">
    <w:abstractNumId w:val="7"/>
  </w:num>
  <w:num w:numId="13" w16cid:durableId="1909531343">
    <w:abstractNumId w:val="18"/>
  </w:num>
  <w:num w:numId="14" w16cid:durableId="1268273678">
    <w:abstractNumId w:val="21"/>
  </w:num>
  <w:num w:numId="15" w16cid:durableId="385684397">
    <w:abstractNumId w:val="17"/>
  </w:num>
  <w:num w:numId="16" w16cid:durableId="811559928">
    <w:abstractNumId w:val="6"/>
  </w:num>
  <w:num w:numId="17" w16cid:durableId="22829373">
    <w:abstractNumId w:val="39"/>
  </w:num>
  <w:num w:numId="18" w16cid:durableId="272445847">
    <w:abstractNumId w:val="2"/>
  </w:num>
  <w:num w:numId="19" w16cid:durableId="1124881475">
    <w:abstractNumId w:val="31"/>
  </w:num>
  <w:num w:numId="20" w16cid:durableId="1381201268">
    <w:abstractNumId w:val="8"/>
  </w:num>
  <w:num w:numId="21" w16cid:durableId="1733262821">
    <w:abstractNumId w:val="25"/>
  </w:num>
  <w:num w:numId="22" w16cid:durableId="1279871604">
    <w:abstractNumId w:val="20"/>
  </w:num>
  <w:num w:numId="23" w16cid:durableId="325981745">
    <w:abstractNumId w:val="23"/>
  </w:num>
  <w:num w:numId="24" w16cid:durableId="232853977">
    <w:abstractNumId w:val="24"/>
  </w:num>
  <w:num w:numId="25" w16cid:durableId="15930859">
    <w:abstractNumId w:val="16"/>
  </w:num>
  <w:num w:numId="26" w16cid:durableId="492529210">
    <w:abstractNumId w:val="9"/>
  </w:num>
  <w:num w:numId="27" w16cid:durableId="1052654083">
    <w:abstractNumId w:val="11"/>
  </w:num>
  <w:num w:numId="28" w16cid:durableId="1221744182">
    <w:abstractNumId w:val="10"/>
  </w:num>
  <w:num w:numId="29" w16cid:durableId="384260868">
    <w:abstractNumId w:val="34"/>
  </w:num>
  <w:num w:numId="30" w16cid:durableId="1437285610">
    <w:abstractNumId w:val="14"/>
  </w:num>
  <w:num w:numId="31" w16cid:durableId="1788505738">
    <w:abstractNumId w:val="35"/>
  </w:num>
  <w:num w:numId="32" w16cid:durableId="900097456">
    <w:abstractNumId w:val="32"/>
  </w:num>
  <w:num w:numId="33" w16cid:durableId="672269241">
    <w:abstractNumId w:val="0"/>
  </w:num>
  <w:num w:numId="34" w16cid:durableId="1686327193">
    <w:abstractNumId w:val="33"/>
  </w:num>
  <w:num w:numId="35" w16cid:durableId="1542092597">
    <w:abstractNumId w:val="1"/>
  </w:num>
  <w:num w:numId="36" w16cid:durableId="1267033357">
    <w:abstractNumId w:val="38"/>
  </w:num>
  <w:num w:numId="37" w16cid:durableId="589629003">
    <w:abstractNumId w:val="13"/>
  </w:num>
  <w:num w:numId="38" w16cid:durableId="1043561549">
    <w:abstractNumId w:val="12"/>
  </w:num>
  <w:num w:numId="39" w16cid:durableId="115030376">
    <w:abstractNumId w:val="3"/>
  </w:num>
  <w:num w:numId="40" w16cid:durableId="904144526">
    <w:abstractNumId w:val="28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attachedTemplate r:id="rId1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294F"/>
    <w:rsid w:val="00010C18"/>
    <w:rsid w:val="0001212E"/>
    <w:rsid w:val="00025B12"/>
    <w:rsid w:val="00044AF7"/>
    <w:rsid w:val="00044D54"/>
    <w:rsid w:val="000567A2"/>
    <w:rsid w:val="00060FD0"/>
    <w:rsid w:val="00071101"/>
    <w:rsid w:val="00071F6B"/>
    <w:rsid w:val="00086837"/>
    <w:rsid w:val="000948A6"/>
    <w:rsid w:val="0009548E"/>
    <w:rsid w:val="000A03FF"/>
    <w:rsid w:val="000A6175"/>
    <w:rsid w:val="000B0976"/>
    <w:rsid w:val="000B206D"/>
    <w:rsid w:val="000B2190"/>
    <w:rsid w:val="000B3CD2"/>
    <w:rsid w:val="000B4D30"/>
    <w:rsid w:val="000C67B1"/>
    <w:rsid w:val="000D151B"/>
    <w:rsid w:val="000D38E1"/>
    <w:rsid w:val="000D576B"/>
    <w:rsid w:val="000E321F"/>
    <w:rsid w:val="000E3910"/>
    <w:rsid w:val="000E42F4"/>
    <w:rsid w:val="000F4B17"/>
    <w:rsid w:val="000F4FEB"/>
    <w:rsid w:val="000F5D31"/>
    <w:rsid w:val="001010FC"/>
    <w:rsid w:val="00101F17"/>
    <w:rsid w:val="00102784"/>
    <w:rsid w:val="00103EDD"/>
    <w:rsid w:val="00110F60"/>
    <w:rsid w:val="001113B6"/>
    <w:rsid w:val="00111468"/>
    <w:rsid w:val="00111991"/>
    <w:rsid w:val="00123C3C"/>
    <w:rsid w:val="00124949"/>
    <w:rsid w:val="00133CC6"/>
    <w:rsid w:val="00137607"/>
    <w:rsid w:val="001404D0"/>
    <w:rsid w:val="001417A2"/>
    <w:rsid w:val="001434D0"/>
    <w:rsid w:val="001530D3"/>
    <w:rsid w:val="00153214"/>
    <w:rsid w:val="001579EA"/>
    <w:rsid w:val="00157B08"/>
    <w:rsid w:val="00160036"/>
    <w:rsid w:val="00166B8F"/>
    <w:rsid w:val="00177ADF"/>
    <w:rsid w:val="00183D16"/>
    <w:rsid w:val="001860B2"/>
    <w:rsid w:val="001958A5"/>
    <w:rsid w:val="00196745"/>
    <w:rsid w:val="001A0FFC"/>
    <w:rsid w:val="001B06C7"/>
    <w:rsid w:val="001B5C40"/>
    <w:rsid w:val="001B63F5"/>
    <w:rsid w:val="001B6BDD"/>
    <w:rsid w:val="001C19DB"/>
    <w:rsid w:val="001C2F7B"/>
    <w:rsid w:val="001C4AAE"/>
    <w:rsid w:val="001C604F"/>
    <w:rsid w:val="001C6DC0"/>
    <w:rsid w:val="001D5891"/>
    <w:rsid w:val="001D605A"/>
    <w:rsid w:val="001E0555"/>
    <w:rsid w:val="001E3600"/>
    <w:rsid w:val="001E4A44"/>
    <w:rsid w:val="001E506A"/>
    <w:rsid w:val="001F0592"/>
    <w:rsid w:val="001F216E"/>
    <w:rsid w:val="001F7502"/>
    <w:rsid w:val="0020121F"/>
    <w:rsid w:val="00207C59"/>
    <w:rsid w:val="00211F9E"/>
    <w:rsid w:val="002123EA"/>
    <w:rsid w:val="0021248A"/>
    <w:rsid w:val="002144B5"/>
    <w:rsid w:val="00214734"/>
    <w:rsid w:val="0021727F"/>
    <w:rsid w:val="00226444"/>
    <w:rsid w:val="002431F3"/>
    <w:rsid w:val="00244A89"/>
    <w:rsid w:val="00246BA7"/>
    <w:rsid w:val="00256035"/>
    <w:rsid w:val="002712E3"/>
    <w:rsid w:val="00274486"/>
    <w:rsid w:val="002758A3"/>
    <w:rsid w:val="0027626C"/>
    <w:rsid w:val="00276FE7"/>
    <w:rsid w:val="002A4250"/>
    <w:rsid w:val="002B1D65"/>
    <w:rsid w:val="002B591B"/>
    <w:rsid w:val="002B5B11"/>
    <w:rsid w:val="002C2D57"/>
    <w:rsid w:val="002C6831"/>
    <w:rsid w:val="002D0B52"/>
    <w:rsid w:val="002D1363"/>
    <w:rsid w:val="002D2F50"/>
    <w:rsid w:val="002D7DD0"/>
    <w:rsid w:val="002E25B0"/>
    <w:rsid w:val="002F099A"/>
    <w:rsid w:val="002F6EB0"/>
    <w:rsid w:val="00304AB8"/>
    <w:rsid w:val="00305483"/>
    <w:rsid w:val="00310CC5"/>
    <w:rsid w:val="00314236"/>
    <w:rsid w:val="00314969"/>
    <w:rsid w:val="003175E6"/>
    <w:rsid w:val="0031779D"/>
    <w:rsid w:val="0032791A"/>
    <w:rsid w:val="00336B4E"/>
    <w:rsid w:val="00337923"/>
    <w:rsid w:val="00337A8F"/>
    <w:rsid w:val="00337DCD"/>
    <w:rsid w:val="00345577"/>
    <w:rsid w:val="0035175D"/>
    <w:rsid w:val="003527D7"/>
    <w:rsid w:val="00356074"/>
    <w:rsid w:val="00363E37"/>
    <w:rsid w:val="0036417A"/>
    <w:rsid w:val="003657C1"/>
    <w:rsid w:val="00374EC9"/>
    <w:rsid w:val="00381F20"/>
    <w:rsid w:val="00383A99"/>
    <w:rsid w:val="003856A5"/>
    <w:rsid w:val="00391085"/>
    <w:rsid w:val="00392A1E"/>
    <w:rsid w:val="00392DF2"/>
    <w:rsid w:val="00392E58"/>
    <w:rsid w:val="00393BD6"/>
    <w:rsid w:val="0039586E"/>
    <w:rsid w:val="003967FE"/>
    <w:rsid w:val="00396D36"/>
    <w:rsid w:val="003A4282"/>
    <w:rsid w:val="003A79CF"/>
    <w:rsid w:val="003B01A6"/>
    <w:rsid w:val="003B62FA"/>
    <w:rsid w:val="003D673E"/>
    <w:rsid w:val="003E0DDC"/>
    <w:rsid w:val="003E5773"/>
    <w:rsid w:val="003F33E7"/>
    <w:rsid w:val="003F5743"/>
    <w:rsid w:val="003F66AA"/>
    <w:rsid w:val="00403477"/>
    <w:rsid w:val="004068D8"/>
    <w:rsid w:val="00407942"/>
    <w:rsid w:val="004128A5"/>
    <w:rsid w:val="004132E1"/>
    <w:rsid w:val="00440776"/>
    <w:rsid w:val="0044330E"/>
    <w:rsid w:val="00446B9C"/>
    <w:rsid w:val="00450E1A"/>
    <w:rsid w:val="00452478"/>
    <w:rsid w:val="00455BF0"/>
    <w:rsid w:val="004571DF"/>
    <w:rsid w:val="00457B10"/>
    <w:rsid w:val="00471734"/>
    <w:rsid w:val="004743CF"/>
    <w:rsid w:val="004756D7"/>
    <w:rsid w:val="00475F54"/>
    <w:rsid w:val="0047719F"/>
    <w:rsid w:val="00484F8C"/>
    <w:rsid w:val="00485C8C"/>
    <w:rsid w:val="004867E3"/>
    <w:rsid w:val="00496305"/>
    <w:rsid w:val="00497841"/>
    <w:rsid w:val="004A1B06"/>
    <w:rsid w:val="004A3F8B"/>
    <w:rsid w:val="004A4E43"/>
    <w:rsid w:val="004A526F"/>
    <w:rsid w:val="004A72F6"/>
    <w:rsid w:val="004B538B"/>
    <w:rsid w:val="004B5B38"/>
    <w:rsid w:val="004B7AF5"/>
    <w:rsid w:val="004C08F4"/>
    <w:rsid w:val="004C14D5"/>
    <w:rsid w:val="004C15EE"/>
    <w:rsid w:val="004C277C"/>
    <w:rsid w:val="004C57C2"/>
    <w:rsid w:val="004C7370"/>
    <w:rsid w:val="004D0888"/>
    <w:rsid w:val="004D2531"/>
    <w:rsid w:val="004D4AED"/>
    <w:rsid w:val="004D5D78"/>
    <w:rsid w:val="004E1337"/>
    <w:rsid w:val="004E301F"/>
    <w:rsid w:val="004E6902"/>
    <w:rsid w:val="004F2C71"/>
    <w:rsid w:val="004F52E9"/>
    <w:rsid w:val="005040DC"/>
    <w:rsid w:val="005121D0"/>
    <w:rsid w:val="00512DC2"/>
    <w:rsid w:val="00516F9F"/>
    <w:rsid w:val="005258C3"/>
    <w:rsid w:val="00537D2B"/>
    <w:rsid w:val="005510BC"/>
    <w:rsid w:val="005548C0"/>
    <w:rsid w:val="00554A40"/>
    <w:rsid w:val="005672F3"/>
    <w:rsid w:val="00574F3E"/>
    <w:rsid w:val="00580144"/>
    <w:rsid w:val="005914B6"/>
    <w:rsid w:val="00597C6C"/>
    <w:rsid w:val="005B1268"/>
    <w:rsid w:val="005B6207"/>
    <w:rsid w:val="005B6870"/>
    <w:rsid w:val="005C0D6C"/>
    <w:rsid w:val="005D5414"/>
    <w:rsid w:val="005E0BDB"/>
    <w:rsid w:val="005E5C0D"/>
    <w:rsid w:val="005F0744"/>
    <w:rsid w:val="005F2495"/>
    <w:rsid w:val="005F3561"/>
    <w:rsid w:val="0060520A"/>
    <w:rsid w:val="00610AC1"/>
    <w:rsid w:val="006161F1"/>
    <w:rsid w:val="00617215"/>
    <w:rsid w:val="00617A1C"/>
    <w:rsid w:val="00621043"/>
    <w:rsid w:val="00623E11"/>
    <w:rsid w:val="00630DB4"/>
    <w:rsid w:val="006314DB"/>
    <w:rsid w:val="00654CE1"/>
    <w:rsid w:val="00654F1E"/>
    <w:rsid w:val="006575A0"/>
    <w:rsid w:val="006612E3"/>
    <w:rsid w:val="00661311"/>
    <w:rsid w:val="0066260A"/>
    <w:rsid w:val="00663C7E"/>
    <w:rsid w:val="0066419F"/>
    <w:rsid w:val="00664226"/>
    <w:rsid w:val="006657DB"/>
    <w:rsid w:val="00666A36"/>
    <w:rsid w:val="00673B02"/>
    <w:rsid w:val="00681057"/>
    <w:rsid w:val="00685ACF"/>
    <w:rsid w:val="00690C56"/>
    <w:rsid w:val="00693FFD"/>
    <w:rsid w:val="00697227"/>
    <w:rsid w:val="006976AA"/>
    <w:rsid w:val="006A163E"/>
    <w:rsid w:val="006A16D9"/>
    <w:rsid w:val="006A40B8"/>
    <w:rsid w:val="006A6CBE"/>
    <w:rsid w:val="006B147A"/>
    <w:rsid w:val="006B1F43"/>
    <w:rsid w:val="006C2A54"/>
    <w:rsid w:val="006C2DF8"/>
    <w:rsid w:val="006C3E1A"/>
    <w:rsid w:val="006D1C3F"/>
    <w:rsid w:val="006D2B49"/>
    <w:rsid w:val="006D751A"/>
    <w:rsid w:val="006E0AF7"/>
    <w:rsid w:val="006E101E"/>
    <w:rsid w:val="006E441A"/>
    <w:rsid w:val="006E45E7"/>
    <w:rsid w:val="006F3555"/>
    <w:rsid w:val="00700160"/>
    <w:rsid w:val="007007F4"/>
    <w:rsid w:val="00701AE5"/>
    <w:rsid w:val="00703972"/>
    <w:rsid w:val="00704D08"/>
    <w:rsid w:val="0070542E"/>
    <w:rsid w:val="007157EC"/>
    <w:rsid w:val="00715EB4"/>
    <w:rsid w:val="00716D20"/>
    <w:rsid w:val="0071751D"/>
    <w:rsid w:val="00720A56"/>
    <w:rsid w:val="00722D3E"/>
    <w:rsid w:val="00727166"/>
    <w:rsid w:val="00735A88"/>
    <w:rsid w:val="007504EC"/>
    <w:rsid w:val="00751172"/>
    <w:rsid w:val="00752F9D"/>
    <w:rsid w:val="00756D77"/>
    <w:rsid w:val="007611D4"/>
    <w:rsid w:val="0076276C"/>
    <w:rsid w:val="00770FEB"/>
    <w:rsid w:val="0077100A"/>
    <w:rsid w:val="00790D06"/>
    <w:rsid w:val="00796C63"/>
    <w:rsid w:val="007A1F78"/>
    <w:rsid w:val="007A2C6E"/>
    <w:rsid w:val="007A2F3C"/>
    <w:rsid w:val="007A4C50"/>
    <w:rsid w:val="007A4FC6"/>
    <w:rsid w:val="007A5617"/>
    <w:rsid w:val="007A572C"/>
    <w:rsid w:val="007B3646"/>
    <w:rsid w:val="007B601C"/>
    <w:rsid w:val="007C65F8"/>
    <w:rsid w:val="007D1E3C"/>
    <w:rsid w:val="007D4CA2"/>
    <w:rsid w:val="007D788E"/>
    <w:rsid w:val="007E0695"/>
    <w:rsid w:val="007E5F72"/>
    <w:rsid w:val="007F14B3"/>
    <w:rsid w:val="007F1A4D"/>
    <w:rsid w:val="008057BC"/>
    <w:rsid w:val="008079F8"/>
    <w:rsid w:val="00810AB7"/>
    <w:rsid w:val="00814E68"/>
    <w:rsid w:val="00822BF7"/>
    <w:rsid w:val="00823D90"/>
    <w:rsid w:val="00827827"/>
    <w:rsid w:val="0083252E"/>
    <w:rsid w:val="008346C2"/>
    <w:rsid w:val="00841E1D"/>
    <w:rsid w:val="008425CE"/>
    <w:rsid w:val="00851CD3"/>
    <w:rsid w:val="00852521"/>
    <w:rsid w:val="00853786"/>
    <w:rsid w:val="00860E5A"/>
    <w:rsid w:val="00871C93"/>
    <w:rsid w:val="00871D50"/>
    <w:rsid w:val="0087555A"/>
    <w:rsid w:val="00877667"/>
    <w:rsid w:val="00887328"/>
    <w:rsid w:val="00890FA3"/>
    <w:rsid w:val="0089150F"/>
    <w:rsid w:val="00896A1F"/>
    <w:rsid w:val="0089721E"/>
    <w:rsid w:val="00897809"/>
    <w:rsid w:val="008B2352"/>
    <w:rsid w:val="008B26E7"/>
    <w:rsid w:val="008B377B"/>
    <w:rsid w:val="008B6E90"/>
    <w:rsid w:val="008B7110"/>
    <w:rsid w:val="008B7A91"/>
    <w:rsid w:val="008C124B"/>
    <w:rsid w:val="008C5214"/>
    <w:rsid w:val="008C7828"/>
    <w:rsid w:val="008D2F2D"/>
    <w:rsid w:val="008D4A37"/>
    <w:rsid w:val="008E1271"/>
    <w:rsid w:val="008E3C88"/>
    <w:rsid w:val="008F430C"/>
    <w:rsid w:val="008F6709"/>
    <w:rsid w:val="00902355"/>
    <w:rsid w:val="009043FE"/>
    <w:rsid w:val="009044AA"/>
    <w:rsid w:val="00904815"/>
    <w:rsid w:val="009073D5"/>
    <w:rsid w:val="00914FDD"/>
    <w:rsid w:val="009278FE"/>
    <w:rsid w:val="009317D5"/>
    <w:rsid w:val="009401DC"/>
    <w:rsid w:val="00942033"/>
    <w:rsid w:val="00943FD0"/>
    <w:rsid w:val="00945841"/>
    <w:rsid w:val="00945A4F"/>
    <w:rsid w:val="009468F4"/>
    <w:rsid w:val="00953FEC"/>
    <w:rsid w:val="009579BD"/>
    <w:rsid w:val="00960246"/>
    <w:rsid w:val="00960BC7"/>
    <w:rsid w:val="00966C1F"/>
    <w:rsid w:val="009679F6"/>
    <w:rsid w:val="00971F73"/>
    <w:rsid w:val="00980BA1"/>
    <w:rsid w:val="009847E8"/>
    <w:rsid w:val="0098777C"/>
    <w:rsid w:val="009946A0"/>
    <w:rsid w:val="00997A4B"/>
    <w:rsid w:val="00997B9A"/>
    <w:rsid w:val="00997FFC"/>
    <w:rsid w:val="009A2E88"/>
    <w:rsid w:val="009A43C4"/>
    <w:rsid w:val="009B0CE5"/>
    <w:rsid w:val="009B3D2E"/>
    <w:rsid w:val="009B6664"/>
    <w:rsid w:val="009C263B"/>
    <w:rsid w:val="009C5E84"/>
    <w:rsid w:val="009D08D6"/>
    <w:rsid w:val="009D0942"/>
    <w:rsid w:val="009D0C78"/>
    <w:rsid w:val="009E3C66"/>
    <w:rsid w:val="009E4E18"/>
    <w:rsid w:val="009E6424"/>
    <w:rsid w:val="009F26AF"/>
    <w:rsid w:val="009F562D"/>
    <w:rsid w:val="00A03C9C"/>
    <w:rsid w:val="00A05506"/>
    <w:rsid w:val="00A070F9"/>
    <w:rsid w:val="00A14424"/>
    <w:rsid w:val="00A1675E"/>
    <w:rsid w:val="00A24EDD"/>
    <w:rsid w:val="00A272A8"/>
    <w:rsid w:val="00A276C9"/>
    <w:rsid w:val="00A30FBC"/>
    <w:rsid w:val="00A32F86"/>
    <w:rsid w:val="00A43363"/>
    <w:rsid w:val="00A43594"/>
    <w:rsid w:val="00A476EC"/>
    <w:rsid w:val="00A47D63"/>
    <w:rsid w:val="00A514C6"/>
    <w:rsid w:val="00A52975"/>
    <w:rsid w:val="00A555F6"/>
    <w:rsid w:val="00A569A9"/>
    <w:rsid w:val="00A62603"/>
    <w:rsid w:val="00A6685C"/>
    <w:rsid w:val="00A74455"/>
    <w:rsid w:val="00A774F6"/>
    <w:rsid w:val="00A80085"/>
    <w:rsid w:val="00A841AC"/>
    <w:rsid w:val="00A84484"/>
    <w:rsid w:val="00A86B00"/>
    <w:rsid w:val="00A87751"/>
    <w:rsid w:val="00A91D73"/>
    <w:rsid w:val="00A9275E"/>
    <w:rsid w:val="00AA2295"/>
    <w:rsid w:val="00AB15B3"/>
    <w:rsid w:val="00AB218E"/>
    <w:rsid w:val="00AB279E"/>
    <w:rsid w:val="00AC1277"/>
    <w:rsid w:val="00AC6158"/>
    <w:rsid w:val="00AC7D2D"/>
    <w:rsid w:val="00AD1922"/>
    <w:rsid w:val="00AD5FD5"/>
    <w:rsid w:val="00AD75A4"/>
    <w:rsid w:val="00AE128E"/>
    <w:rsid w:val="00AF16D6"/>
    <w:rsid w:val="00AF78E6"/>
    <w:rsid w:val="00B03721"/>
    <w:rsid w:val="00B03B2D"/>
    <w:rsid w:val="00B07F52"/>
    <w:rsid w:val="00B114AE"/>
    <w:rsid w:val="00B16E16"/>
    <w:rsid w:val="00B17A52"/>
    <w:rsid w:val="00B24C62"/>
    <w:rsid w:val="00B30BBE"/>
    <w:rsid w:val="00B32D15"/>
    <w:rsid w:val="00B33871"/>
    <w:rsid w:val="00B405E3"/>
    <w:rsid w:val="00B41AAF"/>
    <w:rsid w:val="00B42377"/>
    <w:rsid w:val="00B43891"/>
    <w:rsid w:val="00B478A4"/>
    <w:rsid w:val="00B50D15"/>
    <w:rsid w:val="00B6294F"/>
    <w:rsid w:val="00B62F90"/>
    <w:rsid w:val="00B66C8B"/>
    <w:rsid w:val="00B67BF0"/>
    <w:rsid w:val="00B71F20"/>
    <w:rsid w:val="00B752C0"/>
    <w:rsid w:val="00B758EC"/>
    <w:rsid w:val="00B854F2"/>
    <w:rsid w:val="00B94707"/>
    <w:rsid w:val="00B94CBC"/>
    <w:rsid w:val="00B9641F"/>
    <w:rsid w:val="00BA137C"/>
    <w:rsid w:val="00BA3C49"/>
    <w:rsid w:val="00BA588C"/>
    <w:rsid w:val="00BA5E2A"/>
    <w:rsid w:val="00BB294E"/>
    <w:rsid w:val="00BC364C"/>
    <w:rsid w:val="00BC6985"/>
    <w:rsid w:val="00BC6C7D"/>
    <w:rsid w:val="00BD2A25"/>
    <w:rsid w:val="00BD50D9"/>
    <w:rsid w:val="00BD6A40"/>
    <w:rsid w:val="00BD79CC"/>
    <w:rsid w:val="00BE0AAB"/>
    <w:rsid w:val="00BE0C93"/>
    <w:rsid w:val="00BE0CB9"/>
    <w:rsid w:val="00BE196F"/>
    <w:rsid w:val="00BE605E"/>
    <w:rsid w:val="00BE6C14"/>
    <w:rsid w:val="00BE6CA4"/>
    <w:rsid w:val="00BF2831"/>
    <w:rsid w:val="00BF3069"/>
    <w:rsid w:val="00BF5D54"/>
    <w:rsid w:val="00C05499"/>
    <w:rsid w:val="00C07268"/>
    <w:rsid w:val="00C1001E"/>
    <w:rsid w:val="00C104F1"/>
    <w:rsid w:val="00C10B7A"/>
    <w:rsid w:val="00C16CED"/>
    <w:rsid w:val="00C24ED8"/>
    <w:rsid w:val="00C25E27"/>
    <w:rsid w:val="00C312F7"/>
    <w:rsid w:val="00C35692"/>
    <w:rsid w:val="00C37AE6"/>
    <w:rsid w:val="00C37BFB"/>
    <w:rsid w:val="00C40778"/>
    <w:rsid w:val="00C40BA5"/>
    <w:rsid w:val="00C413F1"/>
    <w:rsid w:val="00C42B4E"/>
    <w:rsid w:val="00C47E4E"/>
    <w:rsid w:val="00C55A32"/>
    <w:rsid w:val="00C6237B"/>
    <w:rsid w:val="00C623B3"/>
    <w:rsid w:val="00C751E7"/>
    <w:rsid w:val="00C80E4C"/>
    <w:rsid w:val="00C8218A"/>
    <w:rsid w:val="00C85310"/>
    <w:rsid w:val="00C858D7"/>
    <w:rsid w:val="00C86384"/>
    <w:rsid w:val="00C96E2C"/>
    <w:rsid w:val="00CA14E0"/>
    <w:rsid w:val="00CA1EDE"/>
    <w:rsid w:val="00CA6D18"/>
    <w:rsid w:val="00CA7786"/>
    <w:rsid w:val="00CB167D"/>
    <w:rsid w:val="00CB4A5B"/>
    <w:rsid w:val="00CB66BF"/>
    <w:rsid w:val="00CC10BB"/>
    <w:rsid w:val="00CD3E7B"/>
    <w:rsid w:val="00CD544E"/>
    <w:rsid w:val="00CD6F53"/>
    <w:rsid w:val="00CE6AF1"/>
    <w:rsid w:val="00CF1FE1"/>
    <w:rsid w:val="00CF72B6"/>
    <w:rsid w:val="00CF7B19"/>
    <w:rsid w:val="00D049E8"/>
    <w:rsid w:val="00D06CEC"/>
    <w:rsid w:val="00D07043"/>
    <w:rsid w:val="00D14E4F"/>
    <w:rsid w:val="00D203FA"/>
    <w:rsid w:val="00D20809"/>
    <w:rsid w:val="00D22006"/>
    <w:rsid w:val="00D22737"/>
    <w:rsid w:val="00D22808"/>
    <w:rsid w:val="00D2489A"/>
    <w:rsid w:val="00D254BF"/>
    <w:rsid w:val="00D31BA3"/>
    <w:rsid w:val="00D40876"/>
    <w:rsid w:val="00D4095F"/>
    <w:rsid w:val="00D41BBF"/>
    <w:rsid w:val="00D4218C"/>
    <w:rsid w:val="00D42D0A"/>
    <w:rsid w:val="00D4402B"/>
    <w:rsid w:val="00D50771"/>
    <w:rsid w:val="00D63F40"/>
    <w:rsid w:val="00D64A23"/>
    <w:rsid w:val="00D73616"/>
    <w:rsid w:val="00D74A93"/>
    <w:rsid w:val="00D76396"/>
    <w:rsid w:val="00D80A7A"/>
    <w:rsid w:val="00D94FD2"/>
    <w:rsid w:val="00DA0685"/>
    <w:rsid w:val="00DA3CA9"/>
    <w:rsid w:val="00DB0591"/>
    <w:rsid w:val="00DB5D9D"/>
    <w:rsid w:val="00DC30C1"/>
    <w:rsid w:val="00DC4C6D"/>
    <w:rsid w:val="00DC6FE7"/>
    <w:rsid w:val="00DD4D73"/>
    <w:rsid w:val="00DE044D"/>
    <w:rsid w:val="00DE0512"/>
    <w:rsid w:val="00DE0601"/>
    <w:rsid w:val="00DE4B5B"/>
    <w:rsid w:val="00DE5071"/>
    <w:rsid w:val="00DF23D8"/>
    <w:rsid w:val="00DF264A"/>
    <w:rsid w:val="00DF66F9"/>
    <w:rsid w:val="00DF76B7"/>
    <w:rsid w:val="00E024C8"/>
    <w:rsid w:val="00E030D1"/>
    <w:rsid w:val="00E04D41"/>
    <w:rsid w:val="00E2084E"/>
    <w:rsid w:val="00E25924"/>
    <w:rsid w:val="00E319A1"/>
    <w:rsid w:val="00E34D0C"/>
    <w:rsid w:val="00E40078"/>
    <w:rsid w:val="00E43240"/>
    <w:rsid w:val="00E45413"/>
    <w:rsid w:val="00E460B8"/>
    <w:rsid w:val="00E50E71"/>
    <w:rsid w:val="00E56369"/>
    <w:rsid w:val="00E62E9B"/>
    <w:rsid w:val="00E64B71"/>
    <w:rsid w:val="00E6606E"/>
    <w:rsid w:val="00E70E59"/>
    <w:rsid w:val="00E807B3"/>
    <w:rsid w:val="00E80ED5"/>
    <w:rsid w:val="00E8195F"/>
    <w:rsid w:val="00E819A3"/>
    <w:rsid w:val="00E82707"/>
    <w:rsid w:val="00E86C21"/>
    <w:rsid w:val="00E95C99"/>
    <w:rsid w:val="00EB1CDF"/>
    <w:rsid w:val="00EB4D9C"/>
    <w:rsid w:val="00EB4E1B"/>
    <w:rsid w:val="00EB6EB6"/>
    <w:rsid w:val="00EC0C82"/>
    <w:rsid w:val="00EC4824"/>
    <w:rsid w:val="00ED0070"/>
    <w:rsid w:val="00ED1152"/>
    <w:rsid w:val="00ED37FB"/>
    <w:rsid w:val="00EE0592"/>
    <w:rsid w:val="00EE069E"/>
    <w:rsid w:val="00EE5164"/>
    <w:rsid w:val="00EF1F1C"/>
    <w:rsid w:val="00EF622A"/>
    <w:rsid w:val="00EF68B1"/>
    <w:rsid w:val="00F00042"/>
    <w:rsid w:val="00F07CD8"/>
    <w:rsid w:val="00F11A65"/>
    <w:rsid w:val="00F14D5B"/>
    <w:rsid w:val="00F154A7"/>
    <w:rsid w:val="00F16BDE"/>
    <w:rsid w:val="00F22306"/>
    <w:rsid w:val="00F23144"/>
    <w:rsid w:val="00F25BD9"/>
    <w:rsid w:val="00F3216D"/>
    <w:rsid w:val="00F33C39"/>
    <w:rsid w:val="00F34842"/>
    <w:rsid w:val="00F4288C"/>
    <w:rsid w:val="00F4447A"/>
    <w:rsid w:val="00F44790"/>
    <w:rsid w:val="00F45D1F"/>
    <w:rsid w:val="00F51E41"/>
    <w:rsid w:val="00F5445C"/>
    <w:rsid w:val="00F613BC"/>
    <w:rsid w:val="00F706CA"/>
    <w:rsid w:val="00F72772"/>
    <w:rsid w:val="00F727B9"/>
    <w:rsid w:val="00F76F82"/>
    <w:rsid w:val="00F80C6E"/>
    <w:rsid w:val="00F83F72"/>
    <w:rsid w:val="00F86474"/>
    <w:rsid w:val="00F90BBD"/>
    <w:rsid w:val="00F910ED"/>
    <w:rsid w:val="00F91470"/>
    <w:rsid w:val="00F92AC5"/>
    <w:rsid w:val="00F94C71"/>
    <w:rsid w:val="00F956C3"/>
    <w:rsid w:val="00F96A80"/>
    <w:rsid w:val="00F96ADA"/>
    <w:rsid w:val="00FA3172"/>
    <w:rsid w:val="00FA3BA0"/>
    <w:rsid w:val="00FA4DD7"/>
    <w:rsid w:val="00FA5C98"/>
    <w:rsid w:val="00FA7098"/>
    <w:rsid w:val="00FB3B46"/>
    <w:rsid w:val="00FC4A92"/>
    <w:rsid w:val="00FC6DA1"/>
    <w:rsid w:val="00FD1094"/>
    <w:rsid w:val="00FE28B5"/>
    <w:rsid w:val="00FE49E5"/>
    <w:rsid w:val="00FE4FE6"/>
    <w:rsid w:val="00FE6556"/>
    <w:rsid w:val="00FF00D1"/>
    <w:rsid w:val="00FF15FA"/>
    <w:rsid w:val="00FF5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1136CC7"/>
  <w15:docId w15:val="{6983F2B1-AD95-443B-B7B5-3EFA327A75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2A25"/>
  </w:style>
  <w:style w:type="paragraph" w:styleId="Heading1">
    <w:name w:val="heading 1"/>
    <w:basedOn w:val="Normal"/>
    <w:next w:val="Normal"/>
    <w:link w:val="Heading1Char"/>
    <w:uiPriority w:val="9"/>
    <w:qFormat/>
    <w:rsid w:val="007504E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504E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14FD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D751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6D751A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073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73D5"/>
  </w:style>
  <w:style w:type="paragraph" w:styleId="Footer">
    <w:name w:val="footer"/>
    <w:basedOn w:val="Normal"/>
    <w:link w:val="FooterChar"/>
    <w:uiPriority w:val="99"/>
    <w:unhideWhenUsed/>
    <w:rsid w:val="009073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73D5"/>
  </w:style>
  <w:style w:type="paragraph" w:styleId="BalloonText">
    <w:name w:val="Balloon Text"/>
    <w:basedOn w:val="Normal"/>
    <w:link w:val="BalloonTextChar"/>
    <w:uiPriority w:val="99"/>
    <w:semiHidden/>
    <w:unhideWhenUsed/>
    <w:rsid w:val="009073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73D5"/>
    <w:rPr>
      <w:rFonts w:ascii="Tahoma" w:hAnsi="Tahoma" w:cs="Tahoma"/>
      <w:sz w:val="16"/>
      <w:szCs w:val="16"/>
    </w:rPr>
  </w:style>
  <w:style w:type="paragraph" w:styleId="NoSpacing">
    <w:name w:val="No Spacing"/>
    <w:basedOn w:val="Normal"/>
    <w:link w:val="NoSpacingChar"/>
    <w:uiPriority w:val="1"/>
    <w:qFormat/>
    <w:rsid w:val="00C24ED8"/>
    <w:pPr>
      <w:spacing w:after="0" w:line="240" w:lineRule="auto"/>
    </w:pPr>
    <w:rPr>
      <w:rFonts w:ascii="Tahoma" w:eastAsia="Times New Roman" w:hAnsi="Tahoma" w:cs="Times New Roman"/>
    </w:rPr>
  </w:style>
  <w:style w:type="character" w:customStyle="1" w:styleId="NoSpacingChar">
    <w:name w:val="No Spacing Char"/>
    <w:basedOn w:val="DefaultParagraphFont"/>
    <w:link w:val="NoSpacing"/>
    <w:uiPriority w:val="1"/>
    <w:rsid w:val="00C24ED8"/>
    <w:rPr>
      <w:rFonts w:ascii="Tahoma" w:eastAsia="Times New Roman" w:hAnsi="Tahoma" w:cs="Times New Roman"/>
    </w:rPr>
  </w:style>
  <w:style w:type="paragraph" w:styleId="Title">
    <w:name w:val="Title"/>
    <w:basedOn w:val="Normal"/>
    <w:next w:val="Normal"/>
    <w:link w:val="TitleChar"/>
    <w:uiPriority w:val="10"/>
    <w:qFormat/>
    <w:rsid w:val="00C24ED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C24ED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C24ED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24ED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7504E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504EC"/>
    <w:pPr>
      <w:outlineLvl w:val="9"/>
    </w:pPr>
  </w:style>
  <w:style w:type="character" w:customStyle="1" w:styleId="Heading2Char">
    <w:name w:val="Heading 2 Char"/>
    <w:basedOn w:val="DefaultParagraphFont"/>
    <w:link w:val="Heading2"/>
    <w:uiPriority w:val="9"/>
    <w:rsid w:val="007504E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Caption">
    <w:name w:val="caption"/>
    <w:basedOn w:val="Normal"/>
    <w:next w:val="Normal"/>
    <w:unhideWhenUsed/>
    <w:qFormat/>
    <w:rsid w:val="00C858D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C858D7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C858D7"/>
    <w:rPr>
      <w:color w:val="0000FF" w:themeColor="hyperlink"/>
      <w:u w:val="single"/>
    </w:rPr>
  </w:style>
  <w:style w:type="character" w:styleId="Emphasis">
    <w:name w:val="Emphasis"/>
    <w:basedOn w:val="DefaultParagraphFont"/>
    <w:uiPriority w:val="20"/>
    <w:qFormat/>
    <w:rsid w:val="00A84484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14FD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ListParagraph">
    <w:name w:val="List Paragraph"/>
    <w:basedOn w:val="Normal"/>
    <w:uiPriority w:val="34"/>
    <w:qFormat/>
    <w:rsid w:val="004E301F"/>
    <w:pPr>
      <w:ind w:left="720"/>
      <w:contextualSpacing/>
    </w:pPr>
  </w:style>
  <w:style w:type="paragraph" w:styleId="TOC2">
    <w:name w:val="toc 2"/>
    <w:basedOn w:val="Normal"/>
    <w:next w:val="Normal"/>
    <w:autoRedefine/>
    <w:uiPriority w:val="39"/>
    <w:unhideWhenUsed/>
    <w:rsid w:val="00C40778"/>
    <w:pPr>
      <w:tabs>
        <w:tab w:val="right" w:leader="dot" w:pos="9350"/>
      </w:tabs>
      <w:spacing w:after="0"/>
      <w:ind w:left="216"/>
    </w:pPr>
  </w:style>
  <w:style w:type="paragraph" w:styleId="TableofFigures">
    <w:name w:val="table of figures"/>
    <w:basedOn w:val="Normal"/>
    <w:next w:val="Normal"/>
    <w:uiPriority w:val="99"/>
    <w:unhideWhenUsed/>
    <w:rsid w:val="00177ADF"/>
    <w:pPr>
      <w:spacing w:after="0"/>
    </w:pPr>
  </w:style>
  <w:style w:type="paragraph" w:styleId="TOC3">
    <w:name w:val="toc 3"/>
    <w:basedOn w:val="Normal"/>
    <w:next w:val="Normal"/>
    <w:autoRedefine/>
    <w:uiPriority w:val="39"/>
    <w:unhideWhenUsed/>
    <w:rsid w:val="00997FFC"/>
    <w:pPr>
      <w:spacing w:after="100"/>
      <w:ind w:left="440"/>
    </w:pPr>
  </w:style>
  <w:style w:type="character" w:styleId="SubtleEmphasis">
    <w:name w:val="Subtle Emphasis"/>
    <w:basedOn w:val="Emphasis"/>
    <w:uiPriority w:val="19"/>
    <w:qFormat/>
    <w:rsid w:val="004A526F"/>
    <w:rPr>
      <w:i/>
      <w:iCs/>
      <w:color w:val="808080"/>
    </w:rPr>
  </w:style>
  <w:style w:type="character" w:customStyle="1" w:styleId="Heading4Char">
    <w:name w:val="Heading 4 Char"/>
    <w:basedOn w:val="DefaultParagraphFont"/>
    <w:link w:val="Heading4"/>
    <w:uiPriority w:val="9"/>
    <w:rsid w:val="006D751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6D751A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CommentReference">
    <w:name w:val="annotation reference"/>
    <w:basedOn w:val="DefaultParagraphFont"/>
    <w:uiPriority w:val="99"/>
    <w:semiHidden/>
    <w:unhideWhenUsed/>
    <w:rsid w:val="00E8270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8270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8270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270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2707"/>
    <w:rPr>
      <w:b/>
      <w:bCs/>
      <w:sz w:val="20"/>
      <w:szCs w:val="20"/>
    </w:rPr>
  </w:style>
  <w:style w:type="table" w:styleId="TableGrid">
    <w:name w:val="Table Grid"/>
    <w:basedOn w:val="TableNormal"/>
    <w:uiPriority w:val="59"/>
    <w:rsid w:val="00685A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685AC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List">
    <w:name w:val="Light List"/>
    <w:basedOn w:val="TableNormal"/>
    <w:uiPriority w:val="61"/>
    <w:rsid w:val="00685AC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GridTable1Light">
    <w:name w:val="Grid Table 1 Light"/>
    <w:basedOn w:val="TableNormal"/>
    <w:uiPriority w:val="46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1">
    <w:name w:val="Plain Table 1"/>
    <w:basedOn w:val="TableNormal"/>
    <w:uiPriority w:val="41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">
    <w:name w:val="Grid Table 4"/>
    <w:basedOn w:val="TableNormal"/>
    <w:uiPriority w:val="49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F22306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1Light-Accent1">
    <w:name w:val="Grid Table 1 Light Accent 1"/>
    <w:basedOn w:val="TableNormal"/>
    <w:uiPriority w:val="46"/>
    <w:rsid w:val="00BD2A25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4B7AF5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E45E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812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3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2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0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3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48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64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8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4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smu.box.com/s/jrg59fnkznf7tc5imhfawtj8b4dmxsdd" TargetMode="External"/><Relationship Id="rId18" Type="http://schemas.openxmlformats.org/officeDocument/2006/relationships/image" Target="media/image6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hyperlink" Target="https://smu.box.com/s/glbo9ty0xxxlglch9v5oeiorfq36fac4" TargetMode="External"/><Relationship Id="rId17" Type="http://schemas.openxmlformats.org/officeDocument/2006/relationships/image" Target="media/image5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mu.box.com/s/1bgxvh1hshwn7pexyb0ta7ks0o8mzst2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header" Target="header1.xml"/><Relationship Id="rId10" Type="http://schemas.openxmlformats.org/officeDocument/2006/relationships/hyperlink" Target="https://smu.box.com/s/soho8pc0pn3szrfk3ro427qi2jskhh2y" TargetMode="Externa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hyperlink" Target="https://smu.box.com/s/aop2m1klalc52oujvstxj9s724dtfout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ianze%20Wu\Downloads\Template%20-%20LD%20Readme%20(CK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00CE21-09BD-44F3-8C64-1593F43517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 - LD Readme (CK).dotx</Template>
  <TotalTime>452</TotalTime>
  <Pages>15</Pages>
  <Words>2423</Words>
  <Characters>13816</Characters>
  <Application>Microsoft Office Word</Application>
  <DocSecurity>0</DocSecurity>
  <Lines>115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Tianze Wu</dc:creator>
  <cp:lastModifiedBy>Wu, Tianze</cp:lastModifiedBy>
  <cp:revision>124</cp:revision>
  <cp:lastPrinted>2012-06-15T19:28:00Z</cp:lastPrinted>
  <dcterms:created xsi:type="dcterms:W3CDTF">2023-02-03T08:11:00Z</dcterms:created>
  <dcterms:modified xsi:type="dcterms:W3CDTF">2023-04-24T22:38:00Z</dcterms:modified>
</cp:coreProperties>
</file>