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F43A0E" w14:textId="1E98EB9A" w:rsidR="00C24ED8" w:rsidRDefault="002551A1" w:rsidP="00B405E3">
      <w:pPr>
        <w:jc w:val="center"/>
      </w:pPr>
      <w:r>
        <w:rPr>
          <w:noProof/>
        </w:rPr>
        <w:drawing>
          <wp:inline distT="0" distB="0" distL="0" distR="0" wp14:anchorId="1DFA1A62" wp14:editId="1ED2D65A">
            <wp:extent cx="3695700" cy="3695700"/>
            <wp:effectExtent l="0" t="0" r="0" b="0"/>
            <wp:docPr id="12" name="Picture 12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text, clip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B8430" w14:textId="41DC25F3" w:rsidR="00B45B6D" w:rsidRDefault="00B45B6D" w:rsidP="00B45B6D">
      <w:pPr>
        <w:pStyle w:val="Title"/>
        <w:jc w:val="center"/>
      </w:pPr>
      <w:r>
        <w:t xml:space="preserve">Fallout 4:  </w:t>
      </w:r>
      <w:r w:rsidR="002551A1">
        <w:t>Reversal</w:t>
      </w:r>
    </w:p>
    <w:p w14:paraId="705C8464" w14:textId="5D5E9A67" w:rsidR="00C24ED8" w:rsidRDefault="000855F5" w:rsidP="00DC4C6D">
      <w:pPr>
        <w:pStyle w:val="Subtitle"/>
        <w:jc w:val="center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Launch</w:t>
      </w:r>
      <w:r w:rsidR="007F669D">
        <w:rPr>
          <w:i w:val="0"/>
          <w:sz w:val="20"/>
          <w:szCs w:val="20"/>
        </w:rPr>
        <w:t xml:space="preserve"> </w:t>
      </w:r>
      <w:r w:rsidR="00310CC5">
        <w:rPr>
          <w:i w:val="0"/>
          <w:sz w:val="20"/>
          <w:szCs w:val="20"/>
        </w:rPr>
        <w:t>Readme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095"/>
        <w:gridCol w:w="4355"/>
      </w:tblGrid>
      <w:tr w:rsidR="001417A2" w:rsidRPr="00944542" w14:paraId="20B09092" w14:textId="77777777" w:rsidTr="00FF602C">
        <w:trPr>
          <w:trHeight w:val="335"/>
          <w:jc w:val="center"/>
        </w:trPr>
        <w:tc>
          <w:tcPr>
            <w:tcW w:w="3095" w:type="dxa"/>
          </w:tcPr>
          <w:p w14:paraId="284FEE5C" w14:textId="77777777" w:rsidR="001417A2" w:rsidRPr="00944542" w:rsidRDefault="001417A2" w:rsidP="00FF602C">
            <w:pPr>
              <w:spacing w:after="0"/>
              <w:rPr>
                <w:kern w:val="32"/>
              </w:rPr>
            </w:pPr>
            <w:r w:rsidRPr="00944542">
              <w:rPr>
                <w:kern w:val="32"/>
              </w:rPr>
              <w:t>Designer:</w:t>
            </w:r>
          </w:p>
        </w:tc>
        <w:tc>
          <w:tcPr>
            <w:tcW w:w="4355" w:type="dxa"/>
          </w:tcPr>
          <w:p w14:paraId="1D7806FB" w14:textId="3B6189FE" w:rsidR="001417A2" w:rsidRPr="00944542" w:rsidRDefault="00B45B6D" w:rsidP="00FF602C">
            <w:pPr>
              <w:spacing w:after="0"/>
              <w:rPr>
                <w:kern w:val="32"/>
              </w:rPr>
            </w:pPr>
            <w:r>
              <w:rPr>
                <w:kern w:val="32"/>
              </w:rPr>
              <w:t>Tianze Wu</w:t>
            </w:r>
            <w:r w:rsidRPr="00944542">
              <w:rPr>
                <w:kern w:val="32"/>
              </w:rPr>
              <w:t xml:space="preserve"> </w:t>
            </w:r>
          </w:p>
        </w:tc>
      </w:tr>
    </w:tbl>
    <w:p w14:paraId="30A6EC29" w14:textId="77777777" w:rsidR="00403477" w:rsidRDefault="00403477"/>
    <w:bookmarkStart w:id="0" w:name="_Toc126077817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8836567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14:paraId="0EBEA070" w14:textId="77777777" w:rsidR="007504EC" w:rsidRPr="002F6EB0" w:rsidRDefault="007504EC" w:rsidP="002F6EB0">
          <w:pPr>
            <w:pStyle w:val="Heading1"/>
            <w:rPr>
              <w:rStyle w:val="Heading1Char"/>
            </w:rPr>
          </w:pPr>
          <w:r w:rsidRPr="002F6EB0">
            <w:rPr>
              <w:rStyle w:val="Heading1Char"/>
            </w:rPr>
            <w:t>Table of Contents</w:t>
          </w:r>
          <w:bookmarkEnd w:id="0"/>
        </w:p>
        <w:p w14:paraId="43E6BF97" w14:textId="598DEFA1" w:rsidR="005E419C" w:rsidRDefault="00226444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r>
            <w:fldChar w:fldCharType="begin"/>
          </w:r>
          <w:r w:rsidR="007504EC">
            <w:instrText xml:space="preserve"> TOC \o "1-3" \h \z \u </w:instrText>
          </w:r>
          <w:r>
            <w:fldChar w:fldCharType="separate"/>
          </w:r>
          <w:hyperlink w:anchor="_Toc126077817" w:history="1">
            <w:r w:rsidR="005E419C" w:rsidRPr="00157D15">
              <w:rPr>
                <w:rStyle w:val="Hyperlink"/>
                <w:noProof/>
              </w:rPr>
              <w:t>Table of Contents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_Toc126077817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1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0650E2B8" w14:textId="6D0A16F3" w:rsidR="005E419C" w:rsidRDefault="0000000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26077818" w:history="1">
            <w:r w:rsidR="005E419C" w:rsidRPr="00157D15">
              <w:rPr>
                <w:rStyle w:val="Hyperlink"/>
                <w:noProof/>
              </w:rPr>
              <w:t>Important Notes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_Toc126077818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2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68165EAB" w14:textId="1EC3D306" w:rsidR="005E419C" w:rsidRDefault="0000000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26077819" w:history="1">
            <w:r w:rsidR="005E419C" w:rsidRPr="00157D15">
              <w:rPr>
                <w:rStyle w:val="Hyperlink"/>
                <w:noProof/>
              </w:rPr>
              <w:t>Installation &amp; Play Instructions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_Toc126077819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2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3D3ABE4E" w14:textId="2ED3F4A3" w:rsidR="005E419C" w:rsidRDefault="0000000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26077820" w:history="1">
            <w:r w:rsidR="005E419C" w:rsidRPr="00157D15">
              <w:rPr>
                <w:rStyle w:val="Hyperlink"/>
                <w:noProof/>
              </w:rPr>
              <w:t>Quest Information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_Toc126077820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3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11A39DAA" w14:textId="5EFB0707" w:rsidR="005E419C" w:rsidRDefault="00000000">
          <w:pPr>
            <w:pStyle w:val="TOC2"/>
            <w:rPr>
              <w:noProof/>
              <w:lang w:eastAsia="zh-CN"/>
            </w:rPr>
          </w:pPr>
          <w:hyperlink w:anchor="_Toc126077821" w:history="1">
            <w:r w:rsidR="005E419C" w:rsidRPr="00157D15">
              <w:rPr>
                <w:rStyle w:val="Hyperlink"/>
                <w:noProof/>
              </w:rPr>
              <w:t>Reference IDs / COC Labels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_Toc126077821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3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4CE448BE" w14:textId="453C16A4" w:rsidR="005E419C" w:rsidRDefault="0000000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26077822" w:history="1">
            <w:r w:rsidR="005E419C" w:rsidRPr="00157D15">
              <w:rPr>
                <w:rStyle w:val="Hyperlink"/>
                <w:noProof/>
              </w:rPr>
              <w:t>Walkthrough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_Toc126077822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4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6CC76D86" w14:textId="047A06EA" w:rsidR="005E419C" w:rsidRDefault="00000000">
          <w:pPr>
            <w:pStyle w:val="TOC3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26077823" w:history="1">
            <w:r w:rsidR="005E419C" w:rsidRPr="00157D15">
              <w:rPr>
                <w:rStyle w:val="Hyperlink"/>
                <w:noProof/>
              </w:rPr>
              <w:t>Overview Map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_Toc126077823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4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39C198FA" w14:textId="601F8342" w:rsidR="005E419C" w:rsidRDefault="00000000">
          <w:pPr>
            <w:pStyle w:val="TOC1"/>
            <w:tabs>
              <w:tab w:val="right" w:leader="dot" w:pos="9350"/>
            </w:tabs>
            <w:rPr>
              <w:noProof/>
              <w:lang w:eastAsia="zh-CN"/>
            </w:rPr>
          </w:pPr>
          <w:hyperlink w:anchor="_Toc126077824" w:history="1">
            <w:r w:rsidR="005E419C" w:rsidRPr="00157D15">
              <w:rPr>
                <w:rStyle w:val="Hyperlink"/>
                <w:noProof/>
              </w:rPr>
              <w:t>References</w:t>
            </w:r>
            <w:r w:rsidR="005E419C">
              <w:rPr>
                <w:noProof/>
                <w:webHidden/>
              </w:rPr>
              <w:tab/>
            </w:r>
            <w:r w:rsidR="005E419C">
              <w:rPr>
                <w:noProof/>
                <w:webHidden/>
              </w:rPr>
              <w:fldChar w:fldCharType="begin"/>
            </w:r>
            <w:r w:rsidR="005E419C">
              <w:rPr>
                <w:noProof/>
                <w:webHidden/>
              </w:rPr>
              <w:instrText xml:space="preserve"> PAGEREF _Toc126077824 \h </w:instrText>
            </w:r>
            <w:r w:rsidR="005E419C">
              <w:rPr>
                <w:noProof/>
                <w:webHidden/>
              </w:rPr>
            </w:r>
            <w:r w:rsidR="005E419C">
              <w:rPr>
                <w:noProof/>
                <w:webHidden/>
              </w:rPr>
              <w:fldChar w:fldCharType="separate"/>
            </w:r>
            <w:r w:rsidR="005E419C">
              <w:rPr>
                <w:noProof/>
                <w:webHidden/>
              </w:rPr>
              <w:t>9</w:t>
            </w:r>
            <w:r w:rsidR="005E419C">
              <w:rPr>
                <w:noProof/>
                <w:webHidden/>
              </w:rPr>
              <w:fldChar w:fldCharType="end"/>
            </w:r>
          </w:hyperlink>
        </w:p>
        <w:p w14:paraId="7AB76AF7" w14:textId="53168CDB" w:rsidR="00C40778" w:rsidRDefault="00226444" w:rsidP="002551A1">
          <w:pPr>
            <w:spacing w:after="0"/>
          </w:pPr>
          <w:r>
            <w:fldChar w:fldCharType="end"/>
          </w:r>
        </w:p>
      </w:sdtContent>
    </w:sdt>
    <w:p w14:paraId="698F815C" w14:textId="3E66F24C" w:rsidR="00211F9E" w:rsidRDefault="00007D6C" w:rsidP="007504EC">
      <w:pPr>
        <w:pStyle w:val="Heading1"/>
      </w:pPr>
      <w:bookmarkStart w:id="1" w:name="_Toc126077818"/>
      <w:r>
        <w:lastRenderedPageBreak/>
        <w:t>Important Notes</w:t>
      </w:r>
      <w:bookmarkEnd w:id="1"/>
    </w:p>
    <w:p w14:paraId="08F15E07" w14:textId="2CD810B8" w:rsidR="00EE6080" w:rsidRDefault="00EE6080" w:rsidP="00126251">
      <w:pPr>
        <w:pStyle w:val="ListParagraph"/>
        <w:numPr>
          <w:ilvl w:val="0"/>
          <w:numId w:val="33"/>
        </w:numPr>
      </w:pPr>
      <w:r>
        <w:t xml:space="preserve">What does </w:t>
      </w:r>
      <w:r w:rsidRPr="001673B5">
        <w:rPr>
          <w:b/>
          <w:bCs/>
        </w:rPr>
        <w:t>EMP pistol</w:t>
      </w:r>
      <w:r>
        <w:t xml:space="preserve"> do?</w:t>
      </w:r>
    </w:p>
    <w:p w14:paraId="6FD434E6" w14:textId="06B7476E" w:rsidR="00EE6080" w:rsidRPr="00EE6080" w:rsidRDefault="00EE6080" w:rsidP="00EE6080">
      <w:pPr>
        <w:pStyle w:val="ListParagraph"/>
        <w:numPr>
          <w:ilvl w:val="1"/>
          <w:numId w:val="33"/>
        </w:numPr>
        <w:rPr>
          <w:b/>
          <w:bCs/>
        </w:rPr>
      </w:pPr>
      <w:r w:rsidRPr="00EE6080">
        <w:rPr>
          <w:b/>
          <w:bCs/>
        </w:rPr>
        <w:t>Shoot all the buttons connecting to the</w:t>
      </w:r>
      <w:r>
        <w:rPr>
          <w:b/>
          <w:bCs/>
        </w:rPr>
        <w:t xml:space="preserve"> locked </w:t>
      </w:r>
      <w:r w:rsidR="004F2EEA">
        <w:rPr>
          <w:b/>
          <w:bCs/>
        </w:rPr>
        <w:t>laser gate</w:t>
      </w:r>
      <w:r w:rsidRPr="00EE6080">
        <w:rPr>
          <w:b/>
          <w:bCs/>
        </w:rPr>
        <w:t xml:space="preserve"> </w:t>
      </w:r>
      <w:r>
        <w:rPr>
          <w:b/>
          <w:bCs/>
        </w:rPr>
        <w:t xml:space="preserve">green </w:t>
      </w:r>
      <w:r w:rsidRPr="00EE6080">
        <w:rPr>
          <w:b/>
          <w:bCs/>
        </w:rPr>
        <w:t>within 3 seconds</w:t>
      </w:r>
      <w:r>
        <w:rPr>
          <w:b/>
          <w:bCs/>
        </w:rPr>
        <w:t xml:space="preserve"> to </w:t>
      </w:r>
      <w:r w:rsidR="004F2EEA">
        <w:rPr>
          <w:b/>
          <w:bCs/>
        </w:rPr>
        <w:t xml:space="preserve">disable the </w:t>
      </w:r>
      <w:proofErr w:type="gramStart"/>
      <w:r w:rsidR="004F2EEA">
        <w:rPr>
          <w:b/>
          <w:bCs/>
        </w:rPr>
        <w:t>laser</w:t>
      </w:r>
      <w:proofErr w:type="gramEnd"/>
    </w:p>
    <w:p w14:paraId="16643F03" w14:textId="306CE021" w:rsidR="008C6CDC" w:rsidRDefault="008C6CDC" w:rsidP="00EE6080">
      <w:pPr>
        <w:pStyle w:val="ListParagraph"/>
        <w:numPr>
          <w:ilvl w:val="1"/>
          <w:numId w:val="33"/>
        </w:numPr>
      </w:pPr>
      <w:r>
        <w:t xml:space="preserve">Projectile is a slow-moving </w:t>
      </w:r>
      <w:proofErr w:type="gramStart"/>
      <w:r w:rsidRPr="00683AB4">
        <w:rPr>
          <w:b/>
          <w:bCs/>
        </w:rPr>
        <w:t>missile</w:t>
      </w:r>
      <w:proofErr w:type="gramEnd"/>
    </w:p>
    <w:p w14:paraId="5BDF1E90" w14:textId="0D2ADAE1" w:rsidR="008C6CDC" w:rsidRPr="008C6CDC" w:rsidRDefault="008C6CDC" w:rsidP="00EE6080">
      <w:pPr>
        <w:pStyle w:val="ListParagraph"/>
        <w:numPr>
          <w:ilvl w:val="1"/>
          <w:numId w:val="33"/>
        </w:numPr>
      </w:pPr>
      <w:r>
        <w:t xml:space="preserve">Ammo </w:t>
      </w:r>
      <w:r w:rsidRPr="00433273">
        <w:rPr>
          <w:b/>
          <w:bCs/>
        </w:rPr>
        <w:t>auto</w:t>
      </w:r>
      <w:r w:rsidR="001A705A">
        <w:rPr>
          <w:b/>
          <w:bCs/>
        </w:rPr>
        <w:t>-</w:t>
      </w:r>
      <w:r w:rsidRPr="00433273">
        <w:rPr>
          <w:b/>
          <w:bCs/>
        </w:rPr>
        <w:t>fill</w:t>
      </w:r>
      <w:r w:rsidR="001A705A">
        <w:rPr>
          <w:b/>
          <w:bCs/>
        </w:rPr>
        <w:t>s</w:t>
      </w:r>
      <w:r>
        <w:t xml:space="preserve"> over time</w:t>
      </w:r>
    </w:p>
    <w:p w14:paraId="5CA74C7D" w14:textId="43DD975C" w:rsidR="00EE6080" w:rsidRPr="00124AB7" w:rsidRDefault="002022AD" w:rsidP="00EE6080">
      <w:pPr>
        <w:pStyle w:val="ListParagraph"/>
        <w:numPr>
          <w:ilvl w:val="1"/>
          <w:numId w:val="33"/>
        </w:numPr>
      </w:pPr>
      <w:r w:rsidRPr="00124AB7">
        <w:t xml:space="preserve">Create a </w:t>
      </w:r>
      <w:r w:rsidRPr="00124AB7">
        <w:rPr>
          <w:b/>
          <w:bCs/>
        </w:rPr>
        <w:t>small radius</w:t>
      </w:r>
      <w:r w:rsidRPr="00124AB7">
        <w:t xml:space="preserve"> </w:t>
      </w:r>
      <w:r w:rsidRPr="00124AB7">
        <w:rPr>
          <w:b/>
          <w:bCs/>
        </w:rPr>
        <w:t>impact</w:t>
      </w:r>
      <w:r w:rsidRPr="00124AB7">
        <w:t xml:space="preserve"> </w:t>
      </w:r>
      <w:r w:rsidR="00EE6080" w:rsidRPr="00124AB7">
        <w:t>on hit</w:t>
      </w:r>
      <w:r w:rsidRPr="00124AB7">
        <w:t xml:space="preserve">, 25% chance to </w:t>
      </w:r>
      <w:r w:rsidRPr="00124AB7">
        <w:rPr>
          <w:b/>
          <w:bCs/>
        </w:rPr>
        <w:t>shock</w:t>
      </w:r>
      <w:r w:rsidRPr="00124AB7">
        <w:t xml:space="preserve"> and </w:t>
      </w:r>
      <w:r w:rsidRPr="00124AB7">
        <w:rPr>
          <w:b/>
          <w:bCs/>
        </w:rPr>
        <w:t>stagger</w:t>
      </w:r>
      <w:r w:rsidRPr="00124AB7">
        <w:t xml:space="preserve"> enemies </w:t>
      </w:r>
      <w:r w:rsidR="00124AB7">
        <w:t xml:space="preserve">in </w:t>
      </w:r>
      <w:proofErr w:type="gramStart"/>
      <w:r w:rsidR="00124AB7">
        <w:t>range</w:t>
      </w:r>
      <w:proofErr w:type="gramEnd"/>
    </w:p>
    <w:p w14:paraId="7EF5ACEF" w14:textId="3F2FBFA6" w:rsidR="00310CC5" w:rsidRDefault="00310CC5" w:rsidP="00310CC5">
      <w:pPr>
        <w:pStyle w:val="Heading1"/>
      </w:pPr>
      <w:bookmarkStart w:id="2" w:name="_Toc126077819"/>
      <w:r>
        <w:t>Installation &amp; Play Instructions</w:t>
      </w:r>
      <w:bookmarkEnd w:id="2"/>
    </w:p>
    <w:p w14:paraId="077C9B52" w14:textId="741F970B" w:rsidR="00C53B60" w:rsidRPr="002070E1" w:rsidRDefault="00C53B60" w:rsidP="00C53B60">
      <w:pPr>
        <w:pStyle w:val="ListParagraph"/>
        <w:numPr>
          <w:ilvl w:val="0"/>
          <w:numId w:val="29"/>
        </w:numPr>
      </w:pPr>
      <w:r>
        <w:t xml:space="preserve">Put </w:t>
      </w:r>
      <w:proofErr w:type="spellStart"/>
      <w:r>
        <w:t>WuT_</w:t>
      </w:r>
      <w:r w:rsidR="002551A1">
        <w:t>Thesis</w:t>
      </w:r>
      <w:r>
        <w:t>.esp</w:t>
      </w:r>
      <w:proofErr w:type="spellEnd"/>
      <w:r>
        <w:t xml:space="preserve"> and </w:t>
      </w:r>
      <w:proofErr w:type="spellStart"/>
      <w:r>
        <w:t>WuT_</w:t>
      </w:r>
      <w:r w:rsidR="002551A1">
        <w:t>Thesis</w:t>
      </w:r>
      <w:proofErr w:type="spellEnd"/>
      <w:r>
        <w:t xml:space="preserve"> - Main.b</w:t>
      </w:r>
      <w:r w:rsidR="00BE2648">
        <w:t>a2</w:t>
      </w:r>
      <w:r>
        <w:t xml:space="preserve"> under </w:t>
      </w:r>
      <w:r>
        <w:rPr>
          <w:rFonts w:ascii="Lato" w:hAnsi="Lato" w:cs="Lato"/>
          <w:color w:val="2D3B45"/>
          <w:shd w:val="clear" w:color="auto" w:fill="FFFFFF"/>
        </w:rPr>
        <w:t>&lt;</w:t>
      </w:r>
      <w:r w:rsidRPr="002070E1">
        <w:t>steam install directory&gt;\</w:t>
      </w:r>
      <w:proofErr w:type="spellStart"/>
      <w:r w:rsidRPr="002070E1">
        <w:t>steamapps</w:t>
      </w:r>
      <w:proofErr w:type="spellEnd"/>
      <w:r w:rsidRPr="002070E1">
        <w:t>\common\Fallout 4\</w:t>
      </w:r>
      <w:proofErr w:type="gramStart"/>
      <w:r w:rsidRPr="002070E1">
        <w:t>Data</w:t>
      </w:r>
      <w:proofErr w:type="gramEnd"/>
    </w:p>
    <w:p w14:paraId="525F4718" w14:textId="77777777" w:rsidR="00C53B60" w:rsidRDefault="00C53B60" w:rsidP="00C53B60">
      <w:pPr>
        <w:pStyle w:val="ListParagraph"/>
        <w:numPr>
          <w:ilvl w:val="0"/>
          <w:numId w:val="29"/>
        </w:numPr>
      </w:pPr>
      <w:r>
        <w:t xml:space="preserve">Start </w:t>
      </w:r>
      <w:r w:rsidRPr="002070E1">
        <w:rPr>
          <w:i/>
          <w:iCs/>
        </w:rPr>
        <w:t xml:space="preserve">Fallout </w:t>
      </w:r>
      <w:r>
        <w:t>4</w:t>
      </w:r>
    </w:p>
    <w:p w14:paraId="2C37474D" w14:textId="77777777" w:rsidR="00C53B60" w:rsidRDefault="00C53B60" w:rsidP="00C53B60">
      <w:pPr>
        <w:pStyle w:val="ListParagraph"/>
        <w:numPr>
          <w:ilvl w:val="0"/>
          <w:numId w:val="29"/>
        </w:numPr>
      </w:pPr>
      <w:r>
        <w:t xml:space="preserve">Click “MODS” in the main </w:t>
      </w:r>
      <w:proofErr w:type="gramStart"/>
      <w:r>
        <w:t>menu</w:t>
      </w:r>
      <w:proofErr w:type="gramEnd"/>
    </w:p>
    <w:p w14:paraId="5FB717CF" w14:textId="45E15AD8" w:rsidR="00C53B60" w:rsidRDefault="00C53B60" w:rsidP="00C53B60">
      <w:pPr>
        <w:pStyle w:val="ListParagraph"/>
        <w:numPr>
          <w:ilvl w:val="0"/>
          <w:numId w:val="29"/>
        </w:numPr>
      </w:pPr>
      <w:r>
        <w:t>Press “T” and then select “</w:t>
      </w:r>
      <w:proofErr w:type="spellStart"/>
      <w:r>
        <w:t>WuT_</w:t>
      </w:r>
      <w:proofErr w:type="gramStart"/>
      <w:r w:rsidR="002551A1">
        <w:t>Thesis</w:t>
      </w:r>
      <w:proofErr w:type="spellEnd"/>
      <w:proofErr w:type="gramEnd"/>
      <w:r>
        <w:t>”</w:t>
      </w:r>
    </w:p>
    <w:p w14:paraId="0E193AF1" w14:textId="61DC0D25" w:rsidR="00C53B60" w:rsidRDefault="00C53B60" w:rsidP="00C53B60">
      <w:pPr>
        <w:pStyle w:val="ListParagraph"/>
        <w:numPr>
          <w:ilvl w:val="0"/>
          <w:numId w:val="29"/>
        </w:numPr>
      </w:pPr>
      <w:r>
        <w:t xml:space="preserve">Once the mod is loaded, the player can go to the Red Rocket in a new save file </w:t>
      </w:r>
      <w:r w:rsidR="002551A1">
        <w:t>using “</w:t>
      </w:r>
      <w:proofErr w:type="spellStart"/>
      <w:r w:rsidR="002551A1">
        <w:t>coc</w:t>
      </w:r>
      <w:proofErr w:type="spellEnd"/>
      <w:r w:rsidR="002551A1">
        <w:t xml:space="preserve"> </w:t>
      </w:r>
      <w:proofErr w:type="spellStart"/>
      <w:r w:rsidR="002551A1">
        <w:t>redrocketext</w:t>
      </w:r>
      <w:proofErr w:type="spellEnd"/>
      <w:r w:rsidR="002551A1">
        <w:t xml:space="preserve">” </w:t>
      </w:r>
      <w:r>
        <w:t xml:space="preserve">to start the </w:t>
      </w:r>
      <w:proofErr w:type="gramStart"/>
      <w:r>
        <w:t>quest</w:t>
      </w:r>
      <w:proofErr w:type="gramEnd"/>
    </w:p>
    <w:p w14:paraId="31F848AF" w14:textId="77777777" w:rsidR="00310CC5" w:rsidRDefault="00310CC5" w:rsidP="00310CC5"/>
    <w:p w14:paraId="7B4BB756" w14:textId="23753292" w:rsidR="001B3688" w:rsidRDefault="001B3688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1D091ECB" w14:textId="29BAB8AE" w:rsidR="00BD2A25" w:rsidRDefault="00BD2A25" w:rsidP="00BD2A25">
      <w:pPr>
        <w:pStyle w:val="Heading1"/>
      </w:pPr>
      <w:bookmarkStart w:id="3" w:name="_Toc126077820"/>
      <w:r>
        <w:lastRenderedPageBreak/>
        <w:t>Quest Information</w:t>
      </w:r>
      <w:bookmarkEnd w:id="3"/>
    </w:p>
    <w:p w14:paraId="01EF1496" w14:textId="2CA0E5D5" w:rsidR="00BD2A25" w:rsidRDefault="00F56627" w:rsidP="00BD2A25">
      <w:r>
        <w:t xml:space="preserve">Go to Red Rocket, there </w:t>
      </w:r>
      <w:r w:rsidR="00060D26">
        <w:t xml:space="preserve">is a terminal. </w:t>
      </w:r>
      <w:r w:rsidR="00236830">
        <w:t>Getting near to the terminal</w:t>
      </w:r>
      <w:r w:rsidR="00060D26">
        <w:t xml:space="preserve"> </w:t>
      </w:r>
      <w:r>
        <w:t>to start the quest.</w:t>
      </w:r>
    </w:p>
    <w:p w14:paraId="27A0BDEB" w14:textId="77777777" w:rsidR="00BD2A25" w:rsidRDefault="00BD2A25" w:rsidP="00BD2A25">
      <w:pPr>
        <w:pStyle w:val="Heading2"/>
      </w:pPr>
      <w:bookmarkStart w:id="4" w:name="_Toc126077821"/>
      <w:r>
        <w:t>Reference IDs</w:t>
      </w:r>
      <w:r w:rsidR="00DF2203">
        <w:t xml:space="preserve"> / COC Labels</w:t>
      </w:r>
      <w:bookmarkEnd w:id="4"/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245"/>
        <w:gridCol w:w="2783"/>
        <w:gridCol w:w="1789"/>
        <w:gridCol w:w="2533"/>
      </w:tblGrid>
      <w:tr w:rsidR="00623F82" w14:paraId="7F603A2B" w14:textId="77777777" w:rsidTr="00DF22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5CA2A11C" w14:textId="77777777" w:rsidR="00623F82" w:rsidRDefault="00DF2203" w:rsidP="00262B34">
            <w:r>
              <w:t>In-Game Name</w:t>
            </w:r>
          </w:p>
        </w:tc>
        <w:tc>
          <w:tcPr>
            <w:tcW w:w="2783" w:type="dxa"/>
          </w:tcPr>
          <w:p w14:paraId="660B869C" w14:textId="77777777" w:rsidR="00623F82" w:rsidRDefault="00623F82" w:rsidP="00262B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Reference ID</w:t>
            </w:r>
          </w:p>
        </w:tc>
        <w:tc>
          <w:tcPr>
            <w:tcW w:w="1789" w:type="dxa"/>
          </w:tcPr>
          <w:p w14:paraId="63380DE6" w14:textId="77777777" w:rsidR="00623F82" w:rsidRDefault="00623F82" w:rsidP="00623F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COC Label</w:t>
            </w:r>
          </w:p>
        </w:tc>
        <w:tc>
          <w:tcPr>
            <w:tcW w:w="2533" w:type="dxa"/>
          </w:tcPr>
          <w:p w14:paraId="787A1ABA" w14:textId="77777777" w:rsidR="00623F82" w:rsidRDefault="00623F82" w:rsidP="00262B3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Description</w:t>
            </w:r>
          </w:p>
        </w:tc>
      </w:tr>
      <w:tr w:rsidR="00623F82" w14:paraId="7C8227E8" w14:textId="77777777" w:rsidTr="00DF22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36A24B4C" w14:textId="0F4FF360" w:rsidR="00623F82" w:rsidRPr="00623F82" w:rsidRDefault="00F56627" w:rsidP="00DF2203">
            <w:pPr>
              <w:rPr>
                <w:b w:val="0"/>
              </w:rPr>
            </w:pPr>
            <w:r>
              <w:rPr>
                <w:b w:val="0"/>
              </w:rPr>
              <w:t>Red Rocket Truck Stop</w:t>
            </w:r>
            <w:r w:rsidRPr="00623F82">
              <w:rPr>
                <w:b w:val="0"/>
              </w:rPr>
              <w:t xml:space="preserve"> </w:t>
            </w:r>
          </w:p>
        </w:tc>
        <w:tc>
          <w:tcPr>
            <w:tcW w:w="2783" w:type="dxa"/>
          </w:tcPr>
          <w:p w14:paraId="0B2F78C8" w14:textId="690032EB" w:rsidR="00623F82" w:rsidRDefault="00F56627" w:rsidP="00623F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t>RedRocketExt</w:t>
            </w:r>
            <w:proofErr w:type="spellEnd"/>
            <w:r w:rsidR="00623F82">
              <w:t xml:space="preserve"> </w:t>
            </w:r>
          </w:p>
        </w:tc>
        <w:tc>
          <w:tcPr>
            <w:tcW w:w="1789" w:type="dxa"/>
          </w:tcPr>
          <w:p w14:paraId="37393FC9" w14:textId="3760D8EC" w:rsidR="00623F82" w:rsidRDefault="00F56627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t>RedRocketExt</w:t>
            </w:r>
            <w:proofErr w:type="spellEnd"/>
          </w:p>
        </w:tc>
        <w:tc>
          <w:tcPr>
            <w:tcW w:w="2533" w:type="dxa"/>
          </w:tcPr>
          <w:p w14:paraId="2A50E587" w14:textId="618B6F90" w:rsidR="00623F82" w:rsidRDefault="00F56627" w:rsidP="00262B3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Where the player picks up the quest</w:t>
            </w:r>
          </w:p>
        </w:tc>
      </w:tr>
      <w:tr w:rsidR="00F56627" w14:paraId="0744F6EB" w14:textId="77777777" w:rsidTr="00DF220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</w:tcPr>
          <w:p w14:paraId="50C32E82" w14:textId="4E41C71B" w:rsidR="00F56627" w:rsidRDefault="00F56627" w:rsidP="00DF2203">
            <w:pPr>
              <w:rPr>
                <w:b w:val="0"/>
              </w:rPr>
            </w:pPr>
            <w:r>
              <w:rPr>
                <w:b w:val="0"/>
              </w:rPr>
              <w:t>Facility</w:t>
            </w:r>
          </w:p>
        </w:tc>
        <w:tc>
          <w:tcPr>
            <w:tcW w:w="2783" w:type="dxa"/>
          </w:tcPr>
          <w:p w14:paraId="6ADC1567" w14:textId="160C347E" w:rsidR="00F56627" w:rsidRDefault="00F56627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00C31WTFacility</w:t>
            </w:r>
          </w:p>
        </w:tc>
        <w:tc>
          <w:tcPr>
            <w:tcW w:w="1789" w:type="dxa"/>
          </w:tcPr>
          <w:p w14:paraId="182E0B01" w14:textId="6D46860F" w:rsidR="00F56627" w:rsidRDefault="00F56627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00C31WTFacility</w:t>
            </w:r>
          </w:p>
        </w:tc>
        <w:tc>
          <w:tcPr>
            <w:tcW w:w="2533" w:type="dxa"/>
          </w:tcPr>
          <w:p w14:paraId="3968DF22" w14:textId="507DB94C" w:rsidR="00F56627" w:rsidRDefault="00F56627" w:rsidP="00262B3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place where the majority of gameplay takes place in</w:t>
            </w:r>
          </w:p>
        </w:tc>
      </w:tr>
    </w:tbl>
    <w:p w14:paraId="18FB7E42" w14:textId="5C01A469" w:rsidR="0032662F" w:rsidRDefault="00812182" w:rsidP="002551A1">
      <w:pPr>
        <w:pStyle w:val="Heading1"/>
      </w:pPr>
      <w:bookmarkStart w:id="5" w:name="_Toc126077822"/>
      <w:r>
        <w:lastRenderedPageBreak/>
        <w:t>Walkthrough</w:t>
      </w:r>
      <w:bookmarkEnd w:id="5"/>
    </w:p>
    <w:p w14:paraId="4CD8621E" w14:textId="3AD3EA82" w:rsidR="00EF0702" w:rsidRDefault="00812182" w:rsidP="00EF0702">
      <w:pPr>
        <w:pStyle w:val="Heading3"/>
      </w:pPr>
      <w:bookmarkStart w:id="6" w:name="_Toc82773063"/>
      <w:bookmarkStart w:id="7" w:name="_Toc126077823"/>
      <w:r>
        <w:t xml:space="preserve">Overview </w:t>
      </w:r>
      <w:bookmarkEnd w:id="6"/>
      <w:r>
        <w:t>Map</w:t>
      </w:r>
      <w:bookmarkEnd w:id="7"/>
    </w:p>
    <w:p w14:paraId="2438F8CF" w14:textId="56328800" w:rsidR="00EF0702" w:rsidRDefault="00912FEE" w:rsidP="00EF0702">
      <w:r>
        <w:rPr>
          <w:noProof/>
        </w:rPr>
        <w:drawing>
          <wp:inline distT="0" distB="0" distL="0" distR="0" wp14:anchorId="6B985B89" wp14:editId="5CEF6D24">
            <wp:extent cx="5943600" cy="635825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5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DE3DB" w14:textId="77777777" w:rsidR="00EF0702" w:rsidRPr="000F43A9" w:rsidRDefault="00EF0702" w:rsidP="00EF0702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 xml:space="preserve">: </w:t>
      </w:r>
      <w:r>
        <w:rPr>
          <w:noProof/>
        </w:rPr>
        <w:t>Overview Map. [1]</w:t>
      </w:r>
    </w:p>
    <w:p w14:paraId="020B2D6B" w14:textId="77777777" w:rsidR="00EF0702" w:rsidRDefault="00EF0702" w:rsidP="00EF0702">
      <w:pPr>
        <w:keepNext/>
        <w:jc w:val="center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27D06382" wp14:editId="00862C86">
                <wp:simplePos x="0" y="0"/>
                <wp:positionH relativeFrom="column">
                  <wp:posOffset>2979420</wp:posOffset>
                </wp:positionH>
                <wp:positionV relativeFrom="paragraph">
                  <wp:posOffset>3029585</wp:posOffset>
                </wp:positionV>
                <wp:extent cx="93615" cy="101520"/>
                <wp:effectExtent l="38100" t="38100" r="40005" b="51435"/>
                <wp:wrapNone/>
                <wp:docPr id="71" name="Ink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93615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C45A27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71" o:spid="_x0000_s1026" type="#_x0000_t75" style="position:absolute;margin-left:233.9pt;margin-top:237.85pt;width:8.75pt;height:9.4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3666D04B" wp14:editId="2151AF41">
                <wp:simplePos x="0" y="0"/>
                <wp:positionH relativeFrom="column">
                  <wp:posOffset>2790825</wp:posOffset>
                </wp:positionH>
                <wp:positionV relativeFrom="paragraph">
                  <wp:posOffset>2981960</wp:posOffset>
                </wp:positionV>
                <wp:extent cx="169445" cy="153035"/>
                <wp:effectExtent l="38100" t="38100" r="2540" b="56515"/>
                <wp:wrapNone/>
                <wp:docPr id="68" name="Ink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169445" cy="1530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DB2CD5" id="Ink 68" o:spid="_x0000_s1026" type="#_x0000_t75" style="position:absolute;margin-left:219.05pt;margin-top:234.1pt;width:14.8pt;height:13.4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55BD2608" wp14:editId="5468DD71">
                <wp:simplePos x="0" y="0"/>
                <wp:positionH relativeFrom="column">
                  <wp:posOffset>3732530</wp:posOffset>
                </wp:positionH>
                <wp:positionV relativeFrom="paragraph">
                  <wp:posOffset>4854575</wp:posOffset>
                </wp:positionV>
                <wp:extent cx="370595" cy="206490"/>
                <wp:effectExtent l="38100" t="57150" r="10795" b="41275"/>
                <wp:wrapNone/>
                <wp:docPr id="61" name="Ink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370595" cy="206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5CAED6" id="Ink 61" o:spid="_x0000_s1026" type="#_x0000_t75" style="position:absolute;margin-left:293.2pt;margin-top:381.55pt;width:30.6pt;height:17.6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56041E67" wp14:editId="770F33E6">
                <wp:simplePos x="0" y="0"/>
                <wp:positionH relativeFrom="column">
                  <wp:posOffset>1289050</wp:posOffset>
                </wp:positionH>
                <wp:positionV relativeFrom="paragraph">
                  <wp:posOffset>5243830</wp:posOffset>
                </wp:positionV>
                <wp:extent cx="270545" cy="133985"/>
                <wp:effectExtent l="57150" t="38100" r="53340" b="56515"/>
                <wp:wrapNone/>
                <wp:docPr id="47" name="Ink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270545" cy="133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673EFD" id="Ink 47" o:spid="_x0000_s1026" type="#_x0000_t75" style="position:absolute;margin-left:100.8pt;margin-top:412.2pt;width:22.7pt;height:11.9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 wp14:anchorId="1D4700A2" wp14:editId="47F006EA">
                <wp:simplePos x="0" y="0"/>
                <wp:positionH relativeFrom="column">
                  <wp:posOffset>2425700</wp:posOffset>
                </wp:positionH>
                <wp:positionV relativeFrom="paragraph">
                  <wp:posOffset>4987290</wp:posOffset>
                </wp:positionV>
                <wp:extent cx="52620" cy="134640"/>
                <wp:effectExtent l="57150" t="38100" r="43180" b="55880"/>
                <wp:wrapNone/>
                <wp:docPr id="43" name="Ink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52620" cy="13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26DCAA" id="Ink 43" o:spid="_x0000_s1026" type="#_x0000_t75" style="position:absolute;margin-left:190.3pt;margin-top:392pt;width:5.6pt;height:12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5E462476" wp14:editId="43F19A75">
                <wp:simplePos x="0" y="0"/>
                <wp:positionH relativeFrom="column">
                  <wp:posOffset>2078355</wp:posOffset>
                </wp:positionH>
                <wp:positionV relativeFrom="paragraph">
                  <wp:posOffset>5003165</wp:posOffset>
                </wp:positionV>
                <wp:extent cx="323490" cy="136525"/>
                <wp:effectExtent l="38100" t="38100" r="0" b="53975"/>
                <wp:wrapNone/>
                <wp:docPr id="40" name="Ink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323490" cy="136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EE9AC7" id="Ink 40" o:spid="_x0000_s1026" type="#_x0000_t75" style="position:absolute;margin-left:162.95pt;margin-top:393.25pt;width:26.85pt;height:12.1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 wp14:anchorId="26BF614F" wp14:editId="1704CF45">
                <wp:simplePos x="0" y="0"/>
                <wp:positionH relativeFrom="column">
                  <wp:posOffset>3009900</wp:posOffset>
                </wp:positionH>
                <wp:positionV relativeFrom="paragraph">
                  <wp:posOffset>4349830</wp:posOffset>
                </wp:positionV>
                <wp:extent cx="196560" cy="145800"/>
                <wp:effectExtent l="57150" t="38100" r="51435" b="45085"/>
                <wp:wrapNone/>
                <wp:docPr id="32" name="Ink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96560" cy="14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F7B0E9" id="Ink 32" o:spid="_x0000_s1026" type="#_x0000_t75" style="position:absolute;margin-left:236.3pt;margin-top:341.8pt;width:16.9pt;height:12.9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2E904D0E" wp14:editId="70E8D465">
                <wp:simplePos x="0" y="0"/>
                <wp:positionH relativeFrom="column">
                  <wp:posOffset>4654020</wp:posOffset>
                </wp:positionH>
                <wp:positionV relativeFrom="paragraph">
                  <wp:posOffset>2660350</wp:posOffset>
                </wp:positionV>
                <wp:extent cx="155520" cy="174600"/>
                <wp:effectExtent l="57150" t="38100" r="54610" b="54610"/>
                <wp:wrapNone/>
                <wp:docPr id="31" name="Ink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5552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B4530D" id="Ink 31" o:spid="_x0000_s1026" type="#_x0000_t75" style="position:absolute;margin-left:365.75pt;margin-top:208.8pt;width:13.7pt;height:15.2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 wp14:anchorId="2F291D61" wp14:editId="5758E149">
                <wp:simplePos x="0" y="0"/>
                <wp:positionH relativeFrom="column">
                  <wp:posOffset>4183140</wp:posOffset>
                </wp:positionH>
                <wp:positionV relativeFrom="paragraph">
                  <wp:posOffset>890230</wp:posOffset>
                </wp:positionV>
                <wp:extent cx="178560" cy="164160"/>
                <wp:effectExtent l="38100" t="38100" r="50165" b="45720"/>
                <wp:wrapNone/>
                <wp:docPr id="29" name="Ink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78560" cy="16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C5EE93" id="Ink 29" o:spid="_x0000_s1026" type="#_x0000_t75" style="position:absolute;margin-left:328.7pt;margin-top:69.4pt;width:15.45pt;height:14.3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07C79F90" wp14:editId="10411C53">
                <wp:simplePos x="0" y="0"/>
                <wp:positionH relativeFrom="column">
                  <wp:posOffset>2324100</wp:posOffset>
                </wp:positionH>
                <wp:positionV relativeFrom="paragraph">
                  <wp:posOffset>389470</wp:posOffset>
                </wp:positionV>
                <wp:extent cx="195480" cy="244080"/>
                <wp:effectExtent l="38100" t="57150" r="0" b="41910"/>
                <wp:wrapNone/>
                <wp:docPr id="28" name="Ink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95480" cy="24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E06D0B" id="Ink 28" o:spid="_x0000_s1026" type="#_x0000_t75" style="position:absolute;margin-left:182.3pt;margin-top:29.95pt;width:16.85pt;height:20.6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 wp14:anchorId="2CE85ACB" wp14:editId="68EFF1E3">
                <wp:simplePos x="0" y="0"/>
                <wp:positionH relativeFrom="column">
                  <wp:posOffset>937020</wp:posOffset>
                </wp:positionH>
                <wp:positionV relativeFrom="paragraph">
                  <wp:posOffset>1311430</wp:posOffset>
                </wp:positionV>
                <wp:extent cx="203760" cy="164160"/>
                <wp:effectExtent l="38100" t="57150" r="6350" b="45720"/>
                <wp:wrapNone/>
                <wp:docPr id="27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203760" cy="16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F7D763" id="Ink 27" o:spid="_x0000_s1026" type="#_x0000_t75" style="position:absolute;margin-left:73.1pt;margin-top:102.55pt;width:17.5pt;height:14.35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581F90FE" wp14:editId="4E0A3FF5">
                <wp:simplePos x="0" y="0"/>
                <wp:positionH relativeFrom="column">
                  <wp:posOffset>1642980</wp:posOffset>
                </wp:positionH>
                <wp:positionV relativeFrom="paragraph">
                  <wp:posOffset>2690950</wp:posOffset>
                </wp:positionV>
                <wp:extent cx="185760" cy="219600"/>
                <wp:effectExtent l="38100" t="38100" r="43180" b="47625"/>
                <wp:wrapNone/>
                <wp:docPr id="26" name="Ink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85760" cy="21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0776F7" id="Ink 26" o:spid="_x0000_s1026" type="#_x0000_t75" style="position:absolute;margin-left:128.65pt;margin-top:211.2pt;width:16.05pt;height:18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7A44721E" wp14:editId="2EDADA1E">
                <wp:simplePos x="0" y="0"/>
                <wp:positionH relativeFrom="column">
                  <wp:posOffset>2019180</wp:posOffset>
                </wp:positionH>
                <wp:positionV relativeFrom="paragraph">
                  <wp:posOffset>4464670</wp:posOffset>
                </wp:positionV>
                <wp:extent cx="182160" cy="108720"/>
                <wp:effectExtent l="38100" t="38100" r="27940" b="43815"/>
                <wp:wrapNone/>
                <wp:docPr id="25" name="Ink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182160" cy="10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A4C8BF" id="Ink 25" o:spid="_x0000_s1026" type="#_x0000_t75" style="position:absolute;margin-left:158.3pt;margin-top:350.85pt;width:15.8pt;height:9.9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1CEE760F" wp14:editId="0333EA08">
                <wp:simplePos x="0" y="0"/>
                <wp:positionH relativeFrom="column">
                  <wp:posOffset>2445385</wp:posOffset>
                </wp:positionH>
                <wp:positionV relativeFrom="paragraph">
                  <wp:posOffset>3147695</wp:posOffset>
                </wp:positionV>
                <wp:extent cx="594360" cy="994145"/>
                <wp:effectExtent l="38100" t="57150" r="34290" b="53975"/>
                <wp:wrapNone/>
                <wp:docPr id="23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594360" cy="99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4083D3" id="Ink 23" o:spid="_x0000_s1026" type="#_x0000_t75" style="position:absolute;margin-left:191.85pt;margin-top:247.15pt;width:48.2pt;height:79.7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79A5DA71" wp14:editId="6ABA2154">
                <wp:simplePos x="0" y="0"/>
                <wp:positionH relativeFrom="column">
                  <wp:posOffset>2162820</wp:posOffset>
                </wp:positionH>
                <wp:positionV relativeFrom="paragraph">
                  <wp:posOffset>1875550</wp:posOffset>
                </wp:positionV>
                <wp:extent cx="222120" cy="295920"/>
                <wp:effectExtent l="38100" t="38100" r="45085" b="4699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222120" cy="29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6E5B06" id="Ink 18" o:spid="_x0000_s1026" type="#_x0000_t75" style="position:absolute;margin-left:169.6pt;margin-top:147pt;width:18.95pt;height:24.7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">
                <v:imagedata r:id="rId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 wp14:anchorId="019D833D" wp14:editId="12C067F8">
                <wp:simplePos x="0" y="0"/>
                <wp:positionH relativeFrom="column">
                  <wp:posOffset>3802260</wp:posOffset>
                </wp:positionH>
                <wp:positionV relativeFrom="paragraph">
                  <wp:posOffset>2465950</wp:posOffset>
                </wp:positionV>
                <wp:extent cx="219600" cy="263160"/>
                <wp:effectExtent l="38100" t="38100" r="28575" b="41910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219600" cy="26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3F193F" id="Ink 17" o:spid="_x0000_s1026" type="#_x0000_t75" style="position:absolute;margin-left:298.7pt;margin-top:193.45pt;width:18.75pt;height:22.1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">
                <v:imagedata r:id="rId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 wp14:anchorId="7A616065" wp14:editId="04BBFD17">
                <wp:simplePos x="0" y="0"/>
                <wp:positionH relativeFrom="column">
                  <wp:posOffset>3313740</wp:posOffset>
                </wp:positionH>
                <wp:positionV relativeFrom="paragraph">
                  <wp:posOffset>4948150</wp:posOffset>
                </wp:positionV>
                <wp:extent cx="108360" cy="150840"/>
                <wp:effectExtent l="38100" t="38100" r="0" b="40005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10836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16AD9E" id="Ink 16" o:spid="_x0000_s1026" type="#_x0000_t75" style="position:absolute;margin-left:260.2pt;margin-top:388.9pt;width:9.95pt;height:13.3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3AE916ED" wp14:editId="1B214516">
                <wp:simplePos x="0" y="0"/>
                <wp:positionH relativeFrom="column">
                  <wp:posOffset>1750260</wp:posOffset>
                </wp:positionH>
                <wp:positionV relativeFrom="paragraph">
                  <wp:posOffset>5197630</wp:posOffset>
                </wp:positionV>
                <wp:extent cx="134640" cy="234720"/>
                <wp:effectExtent l="57150" t="57150" r="55880" b="51435"/>
                <wp:wrapNone/>
                <wp:docPr id="15" name="Ink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13464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6E840F" id="Ink 15" o:spid="_x0000_s1026" type="#_x0000_t75" style="position:absolute;margin-left:137.1pt;margin-top:408.55pt;width:12pt;height:19.9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 wp14:anchorId="66641F4D" wp14:editId="2A11C3A9">
                <wp:simplePos x="0" y="0"/>
                <wp:positionH relativeFrom="column">
                  <wp:posOffset>1058700</wp:posOffset>
                </wp:positionH>
                <wp:positionV relativeFrom="paragraph">
                  <wp:posOffset>1629310</wp:posOffset>
                </wp:positionV>
                <wp:extent cx="2881440" cy="3724560"/>
                <wp:effectExtent l="38100" t="38100" r="52705" b="47625"/>
                <wp:wrapNone/>
                <wp:docPr id="13" name="Ink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2881440" cy="37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14CE29" id="Ink 13" o:spid="_x0000_s1026" type="#_x0000_t75" style="position:absolute;margin-left:82.65pt;margin-top:127.6pt;width:228.3pt;height:294.6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">
                <v:imagedata r:id="rId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068BF973" wp14:editId="42ED5617">
                <wp:simplePos x="0" y="0"/>
                <wp:positionH relativeFrom="column">
                  <wp:posOffset>737580</wp:posOffset>
                </wp:positionH>
                <wp:positionV relativeFrom="paragraph">
                  <wp:posOffset>456790</wp:posOffset>
                </wp:positionV>
                <wp:extent cx="4429080" cy="4756680"/>
                <wp:effectExtent l="57150" t="38100" r="48260" b="44450"/>
                <wp:wrapNone/>
                <wp:docPr id="7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4429080" cy="475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C77E82" id="Ink 7" o:spid="_x0000_s1026" type="#_x0000_t75" style="position:absolute;margin-left:57.4pt;margin-top:35.25pt;width:350.2pt;height:376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">
                <v:imagedata r:id="rId49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60C9BBB" wp14:editId="4CBF1393">
            <wp:extent cx="5943600" cy="5805170"/>
            <wp:effectExtent l="0" t="0" r="0" b="5080"/>
            <wp:docPr id="2" name="Picture 2" descr="A screen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 with low confidenc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0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D8F68" w14:textId="61874476" w:rsidR="00EF0702" w:rsidRDefault="00EF0702" w:rsidP="00040784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: </w:t>
      </w:r>
      <w:r>
        <w:rPr>
          <w:noProof/>
        </w:rPr>
        <w:t>Overview Map with Path. [1]</w:t>
      </w:r>
    </w:p>
    <w:p w14:paraId="0C70E17E" w14:textId="2BF1453E" w:rsidR="00040784" w:rsidRPr="00EF0702" w:rsidRDefault="00EF0702" w:rsidP="00EF0702">
      <w:pPr>
        <w:rPr>
          <w:b/>
          <w:bCs/>
          <w:color w:val="4F81BD" w:themeColor="accent1"/>
          <w:sz w:val="18"/>
          <w:szCs w:val="18"/>
        </w:rPr>
      </w:pPr>
      <w:r>
        <w:br w:type="page"/>
      </w:r>
    </w:p>
    <w:tbl>
      <w:tblPr>
        <w:tblStyle w:val="GridTable4-Accent1"/>
        <w:tblW w:w="10795" w:type="dxa"/>
        <w:jc w:val="center"/>
        <w:tblLayout w:type="fixed"/>
        <w:tblLook w:val="04A0" w:firstRow="1" w:lastRow="0" w:firstColumn="1" w:lastColumn="0" w:noHBand="0" w:noVBand="1"/>
      </w:tblPr>
      <w:tblGrid>
        <w:gridCol w:w="805"/>
        <w:gridCol w:w="9990"/>
      </w:tblGrid>
      <w:tr w:rsidR="00812182" w14:paraId="3365EC71" w14:textId="77777777" w:rsidTr="00B577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  <w:vAlign w:val="bottom"/>
          </w:tcPr>
          <w:p w14:paraId="1F6C9E8B" w14:textId="77777777" w:rsidR="00812182" w:rsidRDefault="00812182" w:rsidP="00A97733">
            <w:pPr>
              <w:jc w:val="center"/>
            </w:pPr>
            <w:r>
              <w:lastRenderedPageBreak/>
              <w:br w:type="page"/>
              <w:t>Map Label</w:t>
            </w:r>
          </w:p>
        </w:tc>
        <w:tc>
          <w:tcPr>
            <w:tcW w:w="9990" w:type="dxa"/>
            <w:vAlign w:val="bottom"/>
          </w:tcPr>
          <w:p w14:paraId="250B0906" w14:textId="77777777" w:rsidR="00812182" w:rsidRDefault="00812182" w:rsidP="00A977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Top Level Walkthrough</w:t>
            </w:r>
          </w:p>
        </w:tc>
      </w:tr>
      <w:tr w:rsidR="00D559F9" w14:paraId="306F7A31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682C8CE8" w14:textId="77777777" w:rsidR="00D559F9" w:rsidRDefault="00D559F9" w:rsidP="00D559F9">
            <w:pPr>
              <w:jc w:val="center"/>
            </w:pPr>
            <w:r>
              <w:t>1</w:t>
            </w:r>
          </w:p>
        </w:tc>
        <w:tc>
          <w:tcPr>
            <w:tcW w:w="9990" w:type="dxa"/>
          </w:tcPr>
          <w:p w14:paraId="12BD3AE1" w14:textId="77777777" w:rsidR="00D559F9" w:rsidRPr="00095B74" w:rsidRDefault="00D559F9" w:rsidP="00D559F9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095B74">
              <w:rPr>
                <w:b/>
                <w:bCs/>
              </w:rPr>
              <w:t>Stage 100</w:t>
            </w:r>
          </w:p>
          <w:p w14:paraId="008877F9" w14:textId="5FAC2EEF" w:rsidR="00D559F9" w:rsidRDefault="00D559F9" w:rsidP="00D270E6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D270E6">
              <w:t xml:space="preserve">sees a terminal and a red car near </w:t>
            </w:r>
            <w:r w:rsidRPr="00D270E6">
              <w:rPr>
                <w:b/>
                <w:bCs/>
              </w:rPr>
              <w:t>Red Rocket Truck Stop</w:t>
            </w:r>
          </w:p>
          <w:p w14:paraId="0E6F41B5" w14:textId="6E75B9C2" w:rsidR="00D559F9" w:rsidRDefault="00D559F9" w:rsidP="00D559F9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D270E6">
              <w:t xml:space="preserve">responds to the </w:t>
            </w:r>
            <w:r w:rsidR="00D270E6" w:rsidRPr="00AE435B">
              <w:rPr>
                <w:b/>
                <w:bCs/>
              </w:rPr>
              <w:t>terminal</w:t>
            </w:r>
            <w:r w:rsidRPr="00AE435B">
              <w:rPr>
                <w:b/>
                <w:bCs/>
              </w:rPr>
              <w:t xml:space="preserve"> </w:t>
            </w:r>
            <w:r>
              <w:t xml:space="preserve">to start the </w:t>
            </w:r>
            <w:proofErr w:type="gramStart"/>
            <w:r>
              <w:t>quest</w:t>
            </w:r>
            <w:proofErr w:type="gramEnd"/>
          </w:p>
          <w:p w14:paraId="298B7B1D" w14:textId="77777777" w:rsidR="00D270E6" w:rsidRDefault="00D270E6" w:rsidP="00D559F9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gathers equipment on the table </w:t>
            </w:r>
            <w:proofErr w:type="gramStart"/>
            <w:r>
              <w:t>nearby</w:t>
            </w:r>
            <w:proofErr w:type="gramEnd"/>
          </w:p>
          <w:p w14:paraId="102682AA" w14:textId="2A94FFEF" w:rsidR="00D559F9" w:rsidRDefault="00D559F9" w:rsidP="00D559F9">
            <w:pPr>
              <w:pStyle w:val="ListParagraph"/>
              <w:numPr>
                <w:ilvl w:val="0"/>
                <w:numId w:val="3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uses the car to teleport to </w:t>
            </w:r>
            <w:r w:rsidR="00D270E6">
              <w:rPr>
                <w:b/>
                <w:bCs/>
              </w:rPr>
              <w:t>Facility</w:t>
            </w:r>
          </w:p>
        </w:tc>
      </w:tr>
      <w:tr w:rsidR="00D559F9" w14:paraId="79E06312" w14:textId="77777777" w:rsidTr="00B577E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3FAF79C0" w14:textId="77777777" w:rsidR="00D559F9" w:rsidRDefault="00D559F9" w:rsidP="00D559F9">
            <w:pPr>
              <w:jc w:val="center"/>
            </w:pPr>
            <w:r>
              <w:t>2</w:t>
            </w:r>
          </w:p>
        </w:tc>
        <w:tc>
          <w:tcPr>
            <w:tcW w:w="9990" w:type="dxa"/>
          </w:tcPr>
          <w:p w14:paraId="7ED8D38D" w14:textId="6AD1C1C4" w:rsidR="00D559F9" w:rsidRPr="00D559F9" w:rsidRDefault="00D559F9" w:rsidP="00D559F9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 xml:space="preserve">Stage </w:t>
            </w:r>
            <w:r w:rsidR="00D270E6">
              <w:rPr>
                <w:b/>
                <w:bCs/>
              </w:rPr>
              <w:t>5000</w:t>
            </w:r>
          </w:p>
          <w:p w14:paraId="71FE6555" w14:textId="0C6C03E9" w:rsidR="00D559F9" w:rsidRDefault="00D559F9" w:rsidP="00D270E6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Arriving at the </w:t>
            </w:r>
            <w:r w:rsidR="00D270E6">
              <w:t>facility</w:t>
            </w:r>
            <w:r>
              <w:t xml:space="preserve">, the player </w:t>
            </w:r>
            <w:r w:rsidR="00D270E6">
              <w:t xml:space="preserve">sees the </w:t>
            </w:r>
            <w:r w:rsidR="00D270E6" w:rsidRPr="00AE435B">
              <w:rPr>
                <w:b/>
                <w:bCs/>
              </w:rPr>
              <w:t>EMP pistol</w:t>
            </w:r>
            <w:r w:rsidR="00D270E6">
              <w:t xml:space="preserve"> across the window frame and an opening on the </w:t>
            </w:r>
            <w:proofErr w:type="gramStart"/>
            <w:r w:rsidR="003B545E">
              <w:t>ceiling</w:t>
            </w:r>
            <w:proofErr w:type="gramEnd"/>
          </w:p>
          <w:p w14:paraId="04D6F616" w14:textId="77777777" w:rsidR="003B545E" w:rsidRDefault="003B545E" w:rsidP="00D270E6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also sees some </w:t>
            </w:r>
            <w:r w:rsidRPr="00BF5154">
              <w:rPr>
                <w:b/>
                <w:bCs/>
              </w:rPr>
              <w:t>red buttons</w:t>
            </w:r>
            <w:r>
              <w:t xml:space="preserve"> connecting to cables and </w:t>
            </w:r>
            <w:proofErr w:type="gramStart"/>
            <w:r>
              <w:t>doors</w:t>
            </w:r>
            <w:proofErr w:type="gramEnd"/>
          </w:p>
          <w:p w14:paraId="4DC06C9A" w14:textId="53FF6A7F" w:rsidR="003B545E" w:rsidRDefault="003B545E" w:rsidP="003B545E">
            <w:pPr>
              <w:pStyle w:val="ListParagraph"/>
              <w:numPr>
                <w:ilvl w:val="1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</w:t>
            </w:r>
            <w:r w:rsidR="00E524D0">
              <w:t xml:space="preserve">lasers </w:t>
            </w:r>
            <w:r>
              <w:t xml:space="preserve">doors are currently </w:t>
            </w:r>
            <w:proofErr w:type="gramStart"/>
            <w:r>
              <w:t>inaccessible</w:t>
            </w:r>
            <w:proofErr w:type="gramEnd"/>
          </w:p>
          <w:p w14:paraId="03BB40A4" w14:textId="77777777" w:rsidR="003B545E" w:rsidRDefault="003B545E" w:rsidP="003B545E">
            <w:pPr>
              <w:pStyle w:val="ListParagraph"/>
              <w:numPr>
                <w:ilvl w:val="1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makes mental </w:t>
            </w:r>
            <w:proofErr w:type="gramStart"/>
            <w:r>
              <w:t>notes</w:t>
            </w:r>
            <w:proofErr w:type="gramEnd"/>
          </w:p>
          <w:p w14:paraId="25F81635" w14:textId="77777777" w:rsidR="00C26901" w:rsidRDefault="00C26901" w:rsidP="00C26901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access the terminal to learn that </w:t>
            </w:r>
            <w:proofErr w:type="spellStart"/>
            <w:proofErr w:type="gramStart"/>
            <w:r>
              <w:t>Dr.Olly</w:t>
            </w:r>
            <w:proofErr w:type="spellEnd"/>
            <w:proofErr w:type="gramEnd"/>
            <w:r>
              <w:t xml:space="preserve"> is locked up in the room to the right, and the player needs the EMP pistol to unlock the door</w:t>
            </w:r>
          </w:p>
          <w:p w14:paraId="49DE8D52" w14:textId="378237BC" w:rsidR="00C26901" w:rsidRDefault="00C26901" w:rsidP="00C26901">
            <w:pPr>
              <w:pStyle w:val="ListParagraph"/>
              <w:numPr>
                <w:ilvl w:val="0"/>
                <w:numId w:val="3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From the terminal, the player also learns about the optional quest to collect secret data collector for Dr. Olly along the way</w:t>
            </w:r>
          </w:p>
        </w:tc>
      </w:tr>
      <w:tr w:rsidR="00D559F9" w14:paraId="0042C430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3045930A" w14:textId="77777777" w:rsidR="00D559F9" w:rsidRDefault="00D559F9" w:rsidP="00D559F9">
            <w:pPr>
              <w:jc w:val="center"/>
            </w:pPr>
            <w:r>
              <w:t>3</w:t>
            </w:r>
          </w:p>
        </w:tc>
        <w:tc>
          <w:tcPr>
            <w:tcW w:w="9990" w:type="dxa"/>
          </w:tcPr>
          <w:p w14:paraId="7826B6E1" w14:textId="7D185D74" w:rsidR="00D559F9" w:rsidRDefault="00FF5C2D" w:rsidP="00FF5C2D">
            <w:pPr>
              <w:pStyle w:val="ListParagraph"/>
              <w:numPr>
                <w:ilvl w:val="0"/>
                <w:numId w:val="3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walks into the next room, and found </w:t>
            </w:r>
            <w:r w:rsidRPr="00BF5154">
              <w:rPr>
                <w:b/>
                <w:bCs/>
                <w:color w:val="FF0000"/>
              </w:rPr>
              <w:t>a melee protectron</w:t>
            </w:r>
            <w:r w:rsidRPr="00BF5154">
              <w:rPr>
                <w:color w:val="FF0000"/>
              </w:rPr>
              <w:t xml:space="preserve"> </w:t>
            </w:r>
            <w:r>
              <w:t>on the stair (Melee protectron intro)</w:t>
            </w:r>
          </w:p>
        </w:tc>
      </w:tr>
      <w:tr w:rsidR="00D559F9" w14:paraId="7F29536A" w14:textId="77777777" w:rsidTr="00B577E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1C6D0F06" w14:textId="77777777" w:rsidR="00D559F9" w:rsidRDefault="00D559F9" w:rsidP="00D559F9">
            <w:pPr>
              <w:jc w:val="center"/>
            </w:pPr>
            <w:r>
              <w:t>4</w:t>
            </w:r>
          </w:p>
        </w:tc>
        <w:tc>
          <w:tcPr>
            <w:tcW w:w="9990" w:type="dxa"/>
          </w:tcPr>
          <w:p w14:paraId="6F7031C0" w14:textId="77777777" w:rsidR="00D559F9" w:rsidRDefault="00FF5C2D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In the next room, there is </w:t>
            </w:r>
            <w:r w:rsidRPr="00BF5154">
              <w:rPr>
                <w:b/>
                <w:bCs/>
                <w:color w:val="FF0000"/>
              </w:rPr>
              <w:t>a ranged protectron</w:t>
            </w:r>
            <w:r w:rsidRPr="00BF5154">
              <w:rPr>
                <w:color w:val="FF0000"/>
              </w:rPr>
              <w:t xml:space="preserve"> </w:t>
            </w:r>
            <w:r>
              <w:t xml:space="preserve">and </w:t>
            </w:r>
            <w:r w:rsidRPr="00BF5154">
              <w:rPr>
                <w:b/>
                <w:bCs/>
                <w:color w:val="FF0000"/>
              </w:rPr>
              <w:t>an eyebot</w:t>
            </w:r>
            <w:r w:rsidRPr="00BF5154">
              <w:rPr>
                <w:color w:val="FF0000"/>
              </w:rPr>
              <w:t xml:space="preserve"> </w:t>
            </w:r>
            <w:r>
              <w:t>(Ranged protectron &amp; eye bot &amp; verticality intro)</w:t>
            </w:r>
          </w:p>
          <w:p w14:paraId="76F719F5" w14:textId="77777777" w:rsidR="00FF5C2D" w:rsidRDefault="00FF5C2D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is at height advantage, the player will drop down after defeating the </w:t>
            </w:r>
            <w:proofErr w:type="gramStart"/>
            <w:r>
              <w:t>enemies</w:t>
            </w:r>
            <w:proofErr w:type="gramEnd"/>
          </w:p>
          <w:p w14:paraId="551DF69F" w14:textId="77777777" w:rsidR="00FF5C2D" w:rsidRDefault="00FF5C2D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can preview the boss room through the windows on the </w:t>
            </w:r>
            <w:proofErr w:type="gramStart"/>
            <w:r>
              <w:t>right</w:t>
            </w:r>
            <w:proofErr w:type="gramEnd"/>
          </w:p>
          <w:p w14:paraId="1EE62BC1" w14:textId="38952EB2" w:rsidR="00B95869" w:rsidRDefault="00B95869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interacts with the terminal and then proceed</w:t>
            </w:r>
          </w:p>
        </w:tc>
      </w:tr>
      <w:tr w:rsidR="00D559F9" w14:paraId="33C50299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275B506A" w14:textId="5F2C54DD" w:rsidR="00D559F9" w:rsidRDefault="00D559F9" w:rsidP="00D559F9">
            <w:pPr>
              <w:jc w:val="center"/>
            </w:pPr>
            <w:r>
              <w:t>5</w:t>
            </w:r>
          </w:p>
        </w:tc>
        <w:tc>
          <w:tcPr>
            <w:tcW w:w="9990" w:type="dxa"/>
          </w:tcPr>
          <w:p w14:paraId="1E240FCD" w14:textId="77777777" w:rsidR="00D559F9" w:rsidRPr="00FF5C2D" w:rsidRDefault="00FF5C2D" w:rsidP="00D559F9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5C2D">
              <w:t xml:space="preserve">In the larger room, the player finds a </w:t>
            </w:r>
            <w:r w:rsidRPr="00BF5154">
              <w:rPr>
                <w:b/>
                <w:bCs/>
                <w:color w:val="FF0000"/>
              </w:rPr>
              <w:t xml:space="preserve">melee protectron </w:t>
            </w:r>
            <w:r w:rsidRPr="00FF5C2D">
              <w:t xml:space="preserve">and </w:t>
            </w:r>
            <w:r w:rsidRPr="00BF5154">
              <w:rPr>
                <w:b/>
                <w:bCs/>
                <w:color w:val="FF0000"/>
              </w:rPr>
              <w:t>a ranged protectron</w:t>
            </w:r>
            <w:r w:rsidRPr="00BF5154">
              <w:rPr>
                <w:color w:val="FF0000"/>
              </w:rPr>
              <w:t xml:space="preserve"> </w:t>
            </w:r>
            <w:r w:rsidRPr="00FF5C2D">
              <w:t xml:space="preserve">walking down the </w:t>
            </w:r>
            <w:proofErr w:type="gramStart"/>
            <w:r w:rsidRPr="00FF5C2D">
              <w:t>stairs</w:t>
            </w:r>
            <w:proofErr w:type="gramEnd"/>
          </w:p>
          <w:p w14:paraId="3E6011B1" w14:textId="46D5950F" w:rsidR="00FF5C2D" w:rsidRPr="00FF5C2D" w:rsidRDefault="00FF5C2D" w:rsidP="00D559F9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5C2D">
              <w:t>The player takes cover and take</w:t>
            </w:r>
            <w:r w:rsidR="00BF5154">
              <w:t>s</w:t>
            </w:r>
            <w:r w:rsidRPr="00FF5C2D">
              <w:t xml:space="preserve"> them </w:t>
            </w:r>
            <w:proofErr w:type="gramStart"/>
            <w:r w:rsidRPr="00FF5C2D">
              <w:t>down</w:t>
            </w:r>
            <w:proofErr w:type="gramEnd"/>
          </w:p>
          <w:p w14:paraId="7528A814" w14:textId="76EC699A" w:rsidR="00FF5C2D" w:rsidRDefault="00FF5C2D" w:rsidP="00D559F9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5C2D">
              <w:t>There is a</w:t>
            </w:r>
            <w:r w:rsidR="00E524D0">
              <w:t xml:space="preserve">n </w:t>
            </w:r>
            <w:r w:rsidRPr="00FF5C2D">
              <w:t>optional room for the player to explore</w:t>
            </w:r>
          </w:p>
        </w:tc>
      </w:tr>
      <w:tr w:rsidR="00D559F9" w14:paraId="04E6F67D" w14:textId="77777777" w:rsidTr="00B577EC">
        <w:trPr>
          <w:trHeight w:val="6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194AF614" w14:textId="0596195C" w:rsidR="00D559F9" w:rsidRDefault="00A44B21" w:rsidP="00D559F9">
            <w:pPr>
              <w:jc w:val="center"/>
            </w:pPr>
            <w:r>
              <w:t>6</w:t>
            </w:r>
          </w:p>
        </w:tc>
        <w:tc>
          <w:tcPr>
            <w:tcW w:w="9990" w:type="dxa"/>
          </w:tcPr>
          <w:p w14:paraId="71ADF78C" w14:textId="40723E98" w:rsidR="00D559F9" w:rsidRDefault="00FF5C2D" w:rsidP="00FF5C2D">
            <w:pPr>
              <w:pStyle w:val="ListParagraph"/>
              <w:numPr>
                <w:ilvl w:val="0"/>
                <w:numId w:val="3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cannot open the white door and then takes the stairs up, in the middle of the catwalk, there </w:t>
            </w:r>
            <w:r w:rsidR="00E524D0">
              <w:t>is</w:t>
            </w:r>
            <w:r>
              <w:t xml:space="preserve"> </w:t>
            </w:r>
            <w:r w:rsidR="00E524D0">
              <w:rPr>
                <w:b/>
                <w:bCs/>
                <w:color w:val="FF0000"/>
              </w:rPr>
              <w:t>1</w:t>
            </w:r>
            <w:r w:rsidRPr="00BF5154">
              <w:rPr>
                <w:b/>
                <w:bCs/>
                <w:color w:val="FF0000"/>
              </w:rPr>
              <w:t xml:space="preserve"> eyebot</w:t>
            </w:r>
            <w:r w:rsidRPr="00BF5154">
              <w:rPr>
                <w:color w:val="FF0000"/>
              </w:rPr>
              <w:t xml:space="preserve"> </w:t>
            </w:r>
            <w:r>
              <w:t>shooting across platforms</w:t>
            </w:r>
          </w:p>
          <w:p w14:paraId="16E7966B" w14:textId="77777777" w:rsidR="00FF5C2D" w:rsidRDefault="00FF5C2D" w:rsidP="00FF5C2D">
            <w:pPr>
              <w:pStyle w:val="ListParagraph"/>
              <w:numPr>
                <w:ilvl w:val="0"/>
                <w:numId w:val="3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After taking them down, the player founds </w:t>
            </w:r>
            <w:r w:rsidRPr="00BF5154">
              <w:rPr>
                <w:b/>
                <w:bCs/>
                <w:color w:val="FF0000"/>
              </w:rPr>
              <w:t>a melee protectron</w:t>
            </w:r>
            <w:r w:rsidRPr="00BF5154">
              <w:rPr>
                <w:color w:val="FF0000"/>
              </w:rPr>
              <w:t xml:space="preserve"> </w:t>
            </w:r>
            <w:r>
              <w:t xml:space="preserve">below and </w:t>
            </w:r>
            <w:r w:rsidRPr="00BF5154">
              <w:rPr>
                <w:b/>
                <w:bCs/>
                <w:color w:val="FF0000"/>
              </w:rPr>
              <w:t>a ranged protectron</w:t>
            </w:r>
            <w:r w:rsidRPr="00BF5154">
              <w:rPr>
                <w:color w:val="FF0000"/>
              </w:rPr>
              <w:t xml:space="preserve"> </w:t>
            </w:r>
            <w:r>
              <w:t>on the opposite side</w:t>
            </w:r>
          </w:p>
          <w:p w14:paraId="7DAD6809" w14:textId="77777777" w:rsidR="00FF5C2D" w:rsidRDefault="00FF5C2D" w:rsidP="00FF5C2D">
            <w:pPr>
              <w:pStyle w:val="ListParagraph"/>
              <w:numPr>
                <w:ilvl w:val="0"/>
                <w:numId w:val="3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takes advantage of </w:t>
            </w:r>
            <w:proofErr w:type="gramStart"/>
            <w:r>
              <w:t>height</w:t>
            </w:r>
            <w:proofErr w:type="gramEnd"/>
          </w:p>
          <w:p w14:paraId="6BCF25B8" w14:textId="1A79CBF3" w:rsidR="00FF5C2D" w:rsidRDefault="00FF5C2D" w:rsidP="00FF5C2D">
            <w:pPr>
              <w:pStyle w:val="ListParagraph"/>
              <w:numPr>
                <w:ilvl w:val="0"/>
                <w:numId w:val="3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drop</w:t>
            </w:r>
            <w:r w:rsidR="00B95869">
              <w:t>s</w:t>
            </w:r>
            <w:r>
              <w:t xml:space="preserve"> down after defeating the enemies</w:t>
            </w:r>
          </w:p>
        </w:tc>
      </w:tr>
      <w:tr w:rsidR="00D559F9" w14:paraId="0DA014C9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3428D66D" w14:textId="43FA2583" w:rsidR="00D559F9" w:rsidRDefault="00A44B21" w:rsidP="00D559F9">
            <w:pPr>
              <w:jc w:val="center"/>
            </w:pPr>
            <w:r>
              <w:t>7</w:t>
            </w:r>
          </w:p>
        </w:tc>
        <w:tc>
          <w:tcPr>
            <w:tcW w:w="9990" w:type="dxa"/>
          </w:tcPr>
          <w:p w14:paraId="1DB6EC9D" w14:textId="1552805D" w:rsidR="00D559F9" w:rsidRPr="00FF5C2D" w:rsidRDefault="00FF5C2D" w:rsidP="00A44B21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F5C2D">
              <w:t>The player reads the terminal and unlock the door to take the staircase up</w:t>
            </w:r>
          </w:p>
        </w:tc>
      </w:tr>
      <w:tr w:rsidR="00D559F9" w14:paraId="1A3C4380" w14:textId="77777777" w:rsidTr="00B577EC">
        <w:trPr>
          <w:trHeight w:val="8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7EBEC798" w14:textId="18B63A86" w:rsidR="00D559F9" w:rsidRDefault="00FF2741" w:rsidP="00D559F9">
            <w:pPr>
              <w:jc w:val="center"/>
            </w:pPr>
            <w:r>
              <w:t>8</w:t>
            </w:r>
          </w:p>
        </w:tc>
        <w:tc>
          <w:tcPr>
            <w:tcW w:w="9990" w:type="dxa"/>
          </w:tcPr>
          <w:p w14:paraId="261D7B8D" w14:textId="632AC1AD" w:rsidR="00FF5C2D" w:rsidRPr="002603A9" w:rsidRDefault="00FF5C2D" w:rsidP="00FF5C2D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603A9">
              <w:t>In the room wit</w:t>
            </w:r>
            <w:r w:rsidR="002603A9" w:rsidRPr="002603A9">
              <w:t xml:space="preserve">h a lot of pods, there are </w:t>
            </w:r>
            <w:r w:rsidR="002603A9" w:rsidRPr="00BF5154">
              <w:rPr>
                <w:b/>
                <w:bCs/>
                <w:color w:val="FF0000"/>
              </w:rPr>
              <w:t>1 eye bot, 2 ranged and 1 melee protectrons</w:t>
            </w:r>
            <w:r w:rsidR="002603A9" w:rsidRPr="00BF5154">
              <w:rPr>
                <w:color w:val="FF0000"/>
              </w:rPr>
              <w:t xml:space="preserve"> </w:t>
            </w:r>
            <w:r w:rsidR="002603A9">
              <w:t xml:space="preserve">at a higher </w:t>
            </w:r>
            <w:proofErr w:type="gramStart"/>
            <w:r w:rsidR="002603A9">
              <w:t>platform</w:t>
            </w:r>
            <w:proofErr w:type="gramEnd"/>
          </w:p>
          <w:p w14:paraId="248836A4" w14:textId="77777777" w:rsidR="002603A9" w:rsidRDefault="002603A9" w:rsidP="002603A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takes cover and defeat </w:t>
            </w:r>
            <w:proofErr w:type="gramStart"/>
            <w:r>
              <w:t>them</w:t>
            </w:r>
            <w:proofErr w:type="gramEnd"/>
          </w:p>
          <w:p w14:paraId="77FC0442" w14:textId="7B957B76" w:rsidR="004A3E6A" w:rsidRDefault="002603A9" w:rsidP="0003566B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takes staircase down to leave the room</w:t>
            </w:r>
          </w:p>
        </w:tc>
      </w:tr>
      <w:tr w:rsidR="00FF2741" w14:paraId="29029B7B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019666DD" w14:textId="1D508FCC" w:rsidR="00FF2741" w:rsidRDefault="00FF2741" w:rsidP="00D559F9">
            <w:pPr>
              <w:jc w:val="center"/>
            </w:pPr>
            <w:r>
              <w:t>9</w:t>
            </w:r>
          </w:p>
        </w:tc>
        <w:tc>
          <w:tcPr>
            <w:tcW w:w="9990" w:type="dxa"/>
          </w:tcPr>
          <w:p w14:paraId="30DA090A" w14:textId="77777777" w:rsidR="00FF2741" w:rsidRPr="00041E8E" w:rsidRDefault="002603A9" w:rsidP="00FF2741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1E8E">
              <w:t xml:space="preserve">In the room with conveyor belts, there are </w:t>
            </w:r>
            <w:r w:rsidRPr="00BF5154">
              <w:rPr>
                <w:b/>
                <w:bCs/>
                <w:color w:val="FF0000"/>
              </w:rPr>
              <w:t>2 eye bots, 2 ranged and 1 melee protectrons</w:t>
            </w:r>
            <w:r w:rsidRPr="00BF5154">
              <w:rPr>
                <w:color w:val="FF0000"/>
              </w:rPr>
              <w:t xml:space="preserve"> </w:t>
            </w:r>
            <w:r w:rsidRPr="00041E8E">
              <w:t xml:space="preserve">spread across different parts of the </w:t>
            </w:r>
            <w:proofErr w:type="gramStart"/>
            <w:r w:rsidRPr="00041E8E">
              <w:t>room</w:t>
            </w:r>
            <w:proofErr w:type="gramEnd"/>
          </w:p>
          <w:p w14:paraId="01F4D7AC" w14:textId="55D4CE62" w:rsidR="002603A9" w:rsidRDefault="002603A9" w:rsidP="00FF2741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1E8E">
              <w:t>The player</w:t>
            </w:r>
            <w:r w:rsidR="00B95869">
              <w:t xml:space="preserve"> </w:t>
            </w:r>
            <w:r w:rsidRPr="00041E8E">
              <w:t>locate</w:t>
            </w:r>
            <w:r w:rsidR="00B95869">
              <w:t>s</w:t>
            </w:r>
            <w:r w:rsidRPr="00041E8E">
              <w:t xml:space="preserve"> them at take them down</w:t>
            </w:r>
          </w:p>
        </w:tc>
      </w:tr>
      <w:tr w:rsidR="00FF2741" w14:paraId="5682729A" w14:textId="77777777" w:rsidTr="00B577EC">
        <w:trPr>
          <w:trHeight w:val="8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74F94F8C" w14:textId="6C262124" w:rsidR="00FF2741" w:rsidRDefault="00FF2741" w:rsidP="00D559F9">
            <w:pPr>
              <w:jc w:val="center"/>
            </w:pPr>
            <w:r>
              <w:t>10</w:t>
            </w:r>
          </w:p>
        </w:tc>
        <w:tc>
          <w:tcPr>
            <w:tcW w:w="9990" w:type="dxa"/>
          </w:tcPr>
          <w:p w14:paraId="31A96A91" w14:textId="77777777" w:rsidR="003F72C3" w:rsidRPr="00041E8E" w:rsidRDefault="002603A9" w:rsidP="00FF2741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1E8E">
              <w:t xml:space="preserve">Entering the exit at the higher level, the player goes through a </w:t>
            </w:r>
            <w:proofErr w:type="gramStart"/>
            <w:r w:rsidRPr="00041E8E">
              <w:t>hallway</w:t>
            </w:r>
            <w:proofErr w:type="gramEnd"/>
          </w:p>
          <w:p w14:paraId="3383ABC0" w14:textId="77777777" w:rsidR="002603A9" w:rsidRPr="00041E8E" w:rsidRDefault="002603A9" w:rsidP="00FF2741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1E8E">
              <w:t xml:space="preserve">The player finds a narrow room with multiple </w:t>
            </w:r>
            <w:proofErr w:type="gramStart"/>
            <w:r w:rsidRPr="00041E8E">
              <w:t>floors</w:t>
            </w:r>
            <w:proofErr w:type="gramEnd"/>
          </w:p>
          <w:p w14:paraId="1B6D988F" w14:textId="04DB425C" w:rsidR="002603A9" w:rsidRDefault="002603A9" w:rsidP="00FF2741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1E8E">
              <w:t xml:space="preserve">There are </w:t>
            </w:r>
            <w:r w:rsidR="00714919">
              <w:rPr>
                <w:b/>
                <w:bCs/>
                <w:color w:val="FF0000"/>
              </w:rPr>
              <w:t>3</w:t>
            </w:r>
            <w:r w:rsidRPr="00BF5154">
              <w:rPr>
                <w:b/>
                <w:bCs/>
                <w:color w:val="FF0000"/>
              </w:rPr>
              <w:t xml:space="preserve"> eye bots</w:t>
            </w:r>
          </w:p>
        </w:tc>
      </w:tr>
      <w:tr w:rsidR="003F72C3" w14:paraId="1A4E4E0A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1A9CBE12" w14:textId="22CA79D5" w:rsidR="003F72C3" w:rsidRDefault="003F72C3" w:rsidP="003F72C3">
            <w:pPr>
              <w:jc w:val="center"/>
            </w:pPr>
            <w:r>
              <w:lastRenderedPageBreak/>
              <w:t>11</w:t>
            </w:r>
          </w:p>
        </w:tc>
        <w:tc>
          <w:tcPr>
            <w:tcW w:w="9990" w:type="dxa"/>
          </w:tcPr>
          <w:p w14:paraId="3EAFCE0D" w14:textId="77777777" w:rsidR="003F72C3" w:rsidRDefault="003F72C3" w:rsidP="003F72C3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2603A9">
              <w:t xml:space="preserve">drops down and goes through the broken </w:t>
            </w:r>
            <w:proofErr w:type="gramStart"/>
            <w:r w:rsidR="002603A9">
              <w:t>wall</w:t>
            </w:r>
            <w:proofErr w:type="gramEnd"/>
          </w:p>
          <w:p w14:paraId="0A347A8E" w14:textId="73C53411" w:rsidR="002603A9" w:rsidRDefault="002603A9" w:rsidP="003F72C3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drops down through the hole to enter the lab area with the </w:t>
            </w:r>
            <w:r w:rsidRPr="00BF5154">
              <w:rPr>
                <w:b/>
                <w:bCs/>
              </w:rPr>
              <w:t>EMP pistol</w:t>
            </w:r>
          </w:p>
        </w:tc>
      </w:tr>
      <w:tr w:rsidR="003F72C3" w14:paraId="7ABAA71F" w14:textId="77777777" w:rsidTr="00B577EC">
        <w:trPr>
          <w:trHeight w:val="8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633C757C" w14:textId="7B136C6A" w:rsidR="003F72C3" w:rsidRDefault="003F72C3" w:rsidP="003F72C3">
            <w:pPr>
              <w:jc w:val="center"/>
            </w:pPr>
            <w:r>
              <w:t>1</w:t>
            </w:r>
            <w:r w:rsidR="004A3E6A">
              <w:t>2</w:t>
            </w:r>
          </w:p>
        </w:tc>
        <w:tc>
          <w:tcPr>
            <w:tcW w:w="9990" w:type="dxa"/>
          </w:tcPr>
          <w:p w14:paraId="6F4B7909" w14:textId="7AC44BE4" w:rsidR="00F0770C" w:rsidRDefault="00F0770C" w:rsidP="00F0770C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/>
                <w:bCs/>
              </w:rPr>
              <w:t>Stage 10000</w:t>
            </w:r>
          </w:p>
          <w:p w14:paraId="080E0A22" w14:textId="382B46E4" w:rsidR="003F72C3" w:rsidRDefault="002603A9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interacts with the </w:t>
            </w:r>
            <w:r w:rsidRPr="00BF5154">
              <w:rPr>
                <w:b/>
                <w:bCs/>
              </w:rPr>
              <w:t>terminal</w:t>
            </w:r>
            <w:r>
              <w:t xml:space="preserve"> to read the </w:t>
            </w:r>
            <w:proofErr w:type="gramStart"/>
            <w:r>
              <w:t>message</w:t>
            </w:r>
            <w:proofErr w:type="gramEnd"/>
          </w:p>
          <w:p w14:paraId="6307110C" w14:textId="5CF87F1D" w:rsidR="002603A9" w:rsidRDefault="002603A9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message hints the player can use the gun to hack open those </w:t>
            </w:r>
            <w:r w:rsidR="00E524D0">
              <w:t>laser</w:t>
            </w:r>
            <w:r>
              <w:t xml:space="preserve"> </w:t>
            </w:r>
            <w:proofErr w:type="gramStart"/>
            <w:r>
              <w:t>doors</w:t>
            </w:r>
            <w:proofErr w:type="gramEnd"/>
          </w:p>
          <w:p w14:paraId="10D84687" w14:textId="77777777" w:rsidR="002603A9" w:rsidRPr="00BF5154" w:rsidRDefault="002603A9" w:rsidP="002603A9">
            <w:pPr>
              <w:pStyle w:val="ListParagraph"/>
              <w:numPr>
                <w:ilvl w:val="1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00B050"/>
              </w:rPr>
            </w:pPr>
            <w:r w:rsidRPr="00BF5154">
              <w:rPr>
                <w:b/>
                <w:bCs/>
                <w:color w:val="00B050"/>
              </w:rPr>
              <w:t>(Shoot all the buttons connecting to the door within 3 seconds)</w:t>
            </w:r>
          </w:p>
          <w:p w14:paraId="63430D30" w14:textId="77777777" w:rsidR="002603A9" w:rsidRDefault="002603A9" w:rsidP="002603A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uses the terminal to disable the barrier and picks up the </w:t>
            </w:r>
            <w:r w:rsidRPr="00BF5154">
              <w:rPr>
                <w:b/>
                <w:bCs/>
              </w:rPr>
              <w:t xml:space="preserve">EMP </w:t>
            </w:r>
            <w:proofErr w:type="gramStart"/>
            <w:r w:rsidRPr="00BF5154">
              <w:rPr>
                <w:b/>
                <w:bCs/>
              </w:rPr>
              <w:t>pistol</w:t>
            </w:r>
            <w:proofErr w:type="gramEnd"/>
          </w:p>
          <w:p w14:paraId="21740398" w14:textId="1BEB9AD4" w:rsidR="002603A9" w:rsidRPr="00BF5154" w:rsidRDefault="002603A9" w:rsidP="002603A9">
            <w:pPr>
              <w:pStyle w:val="ListParagraph"/>
              <w:numPr>
                <w:ilvl w:val="1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BF5154">
              <w:rPr>
                <w:b/>
                <w:bCs/>
                <w:color w:val="00B050"/>
              </w:rPr>
              <w:t xml:space="preserve">(The pistol also </w:t>
            </w:r>
            <w:proofErr w:type="gramStart"/>
            <w:r w:rsidRPr="00BF5154">
              <w:rPr>
                <w:b/>
                <w:bCs/>
                <w:color w:val="00B050"/>
              </w:rPr>
              <w:t>has the ability to</w:t>
            </w:r>
            <w:proofErr w:type="gramEnd"/>
            <w:r w:rsidRPr="00BF5154">
              <w:rPr>
                <w:b/>
                <w:bCs/>
                <w:color w:val="00B050"/>
              </w:rPr>
              <w:t xml:space="preserve"> shock and stagger enemies</w:t>
            </w:r>
            <w:r w:rsidR="00E524D0">
              <w:rPr>
                <w:b/>
                <w:bCs/>
                <w:color w:val="00B050"/>
              </w:rPr>
              <w:t xml:space="preserve"> within impact radius</w:t>
            </w:r>
            <w:r w:rsidR="00AA2287" w:rsidRPr="00BF5154">
              <w:rPr>
                <w:b/>
                <w:bCs/>
                <w:color w:val="00B050"/>
              </w:rPr>
              <w:t>)</w:t>
            </w:r>
          </w:p>
        </w:tc>
      </w:tr>
      <w:tr w:rsidR="003F72C3" w14:paraId="39DFFCD3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601FC0A5" w14:textId="5C132A6F" w:rsidR="003F72C3" w:rsidRDefault="003F72C3" w:rsidP="003F72C3">
            <w:pPr>
              <w:jc w:val="center"/>
            </w:pPr>
            <w:r>
              <w:t>1</w:t>
            </w:r>
            <w:r w:rsidR="004A3E6A">
              <w:t>3</w:t>
            </w:r>
          </w:p>
        </w:tc>
        <w:tc>
          <w:tcPr>
            <w:tcW w:w="9990" w:type="dxa"/>
          </w:tcPr>
          <w:p w14:paraId="3D2E7234" w14:textId="2C4E08C9" w:rsidR="00AA2287" w:rsidRDefault="003F72C3" w:rsidP="00AA2287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</w:t>
            </w:r>
            <w:r w:rsidR="00AA2287">
              <w:t>shoots at the button with EMP pistol to unlock the door</w:t>
            </w:r>
          </w:p>
        </w:tc>
      </w:tr>
      <w:tr w:rsidR="003F72C3" w14:paraId="703A5231" w14:textId="77777777" w:rsidTr="00B577E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4D7774CA" w14:textId="1C7E6016" w:rsidR="003F72C3" w:rsidRDefault="00884FF8" w:rsidP="003F72C3">
            <w:pPr>
              <w:jc w:val="center"/>
            </w:pPr>
            <w:r>
              <w:t>1</w:t>
            </w:r>
            <w:r w:rsidR="004A3E6A">
              <w:t>4</w:t>
            </w:r>
          </w:p>
        </w:tc>
        <w:tc>
          <w:tcPr>
            <w:tcW w:w="9990" w:type="dxa"/>
          </w:tcPr>
          <w:p w14:paraId="7AC84635" w14:textId="31736D7A" w:rsidR="003F72C3" w:rsidRDefault="00884FF8" w:rsidP="003F72C3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</w:t>
            </w:r>
            <w:r w:rsidR="00AA2287">
              <w:t xml:space="preserve">faces against </w:t>
            </w:r>
            <w:r w:rsidR="00E524D0">
              <w:rPr>
                <w:b/>
                <w:bCs/>
                <w:color w:val="FF0000"/>
              </w:rPr>
              <w:t>1</w:t>
            </w:r>
            <w:r w:rsidR="00AA2287" w:rsidRPr="00BF5154">
              <w:rPr>
                <w:b/>
                <w:bCs/>
                <w:color w:val="FF0000"/>
              </w:rPr>
              <w:t xml:space="preserve"> eyebot</w:t>
            </w:r>
            <w:r w:rsidR="00980131">
              <w:rPr>
                <w:color w:val="FF0000"/>
              </w:rPr>
              <w:t xml:space="preserve">, </w:t>
            </w:r>
            <w:r w:rsidR="00980131">
              <w:rPr>
                <w:b/>
                <w:bCs/>
                <w:color w:val="FF0000"/>
              </w:rPr>
              <w:t>1</w:t>
            </w:r>
            <w:r w:rsidR="00AA2287" w:rsidRPr="00BF5154">
              <w:rPr>
                <w:b/>
                <w:bCs/>
                <w:color w:val="FF0000"/>
              </w:rPr>
              <w:t xml:space="preserve"> melee protectron</w:t>
            </w:r>
            <w:r w:rsidR="00980131">
              <w:rPr>
                <w:b/>
                <w:bCs/>
                <w:color w:val="FF0000"/>
              </w:rPr>
              <w:t xml:space="preserve"> </w:t>
            </w:r>
            <w:r w:rsidR="00980131" w:rsidRPr="00980131">
              <w:rPr>
                <w:b/>
                <w:bCs/>
              </w:rPr>
              <w:t>and</w:t>
            </w:r>
            <w:r w:rsidR="00980131" w:rsidRPr="00A04088">
              <w:rPr>
                <w:b/>
                <w:bCs/>
                <w:color w:val="FF0000"/>
              </w:rPr>
              <w:t xml:space="preserve"> 1</w:t>
            </w:r>
            <w:r w:rsidR="00980131">
              <w:rPr>
                <w:b/>
                <w:bCs/>
                <w:color w:val="FF0000"/>
              </w:rPr>
              <w:t xml:space="preserve"> assaultron</w:t>
            </w:r>
            <w:r w:rsidR="00AA2287" w:rsidRPr="00BF5154">
              <w:rPr>
                <w:color w:val="FF0000"/>
              </w:rPr>
              <w:t xml:space="preserve"> </w:t>
            </w:r>
            <w:r w:rsidR="00AA2287">
              <w:t>in the hallway</w:t>
            </w:r>
            <w:r w:rsidR="00980131">
              <w:t xml:space="preserve"> (Assaultron Introduction)</w:t>
            </w:r>
          </w:p>
        </w:tc>
      </w:tr>
      <w:tr w:rsidR="003F72C3" w14:paraId="42EC6592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4F805FAB" w14:textId="1F79A6E2" w:rsidR="003F72C3" w:rsidRDefault="00884FF8" w:rsidP="003F72C3">
            <w:pPr>
              <w:jc w:val="center"/>
            </w:pPr>
            <w:r>
              <w:t>1</w:t>
            </w:r>
            <w:r w:rsidR="004A3E6A">
              <w:t>5</w:t>
            </w:r>
          </w:p>
        </w:tc>
        <w:tc>
          <w:tcPr>
            <w:tcW w:w="9990" w:type="dxa"/>
          </w:tcPr>
          <w:p w14:paraId="18C1081B" w14:textId="2F7B2047" w:rsidR="008F087C" w:rsidRDefault="00AA2287" w:rsidP="008F087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Going back to the room with conveyor belts, there are </w:t>
            </w:r>
            <w:r w:rsidRPr="00A04088">
              <w:rPr>
                <w:b/>
                <w:bCs/>
                <w:color w:val="FF0000"/>
              </w:rPr>
              <w:t>2 eye bots, 2 ranged</w:t>
            </w:r>
            <w:r w:rsidR="00980131">
              <w:rPr>
                <w:b/>
                <w:bCs/>
                <w:color w:val="FF0000"/>
              </w:rPr>
              <w:t xml:space="preserve"> protectrons</w:t>
            </w:r>
            <w:r w:rsidRPr="00A04088">
              <w:rPr>
                <w:b/>
                <w:bCs/>
                <w:color w:val="FF0000"/>
              </w:rPr>
              <w:t xml:space="preserve"> and 1</w:t>
            </w:r>
            <w:r w:rsidR="00980131">
              <w:rPr>
                <w:b/>
                <w:bCs/>
                <w:color w:val="FF0000"/>
              </w:rPr>
              <w:t xml:space="preserve"> </w:t>
            </w:r>
            <w:proofErr w:type="gramStart"/>
            <w:r w:rsidR="00980131">
              <w:rPr>
                <w:b/>
                <w:bCs/>
                <w:color w:val="FF0000"/>
              </w:rPr>
              <w:t>assaultron</w:t>
            </w:r>
            <w:proofErr w:type="gramEnd"/>
          </w:p>
          <w:p w14:paraId="31346DD7" w14:textId="4F680B90" w:rsidR="00AA2287" w:rsidRDefault="00AA2287" w:rsidP="008F087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After defeating the enemies, the player finds the original path is blocked by fire, and the player will instead hack and go through the </w:t>
            </w:r>
            <w:r w:rsidR="00E524D0">
              <w:t>laser</w:t>
            </w:r>
            <w:r>
              <w:t xml:space="preserve"> </w:t>
            </w:r>
            <w:proofErr w:type="gramStart"/>
            <w:r>
              <w:t>door</w:t>
            </w:r>
            <w:proofErr w:type="gramEnd"/>
          </w:p>
          <w:p w14:paraId="0AE30967" w14:textId="785A53B0" w:rsidR="00AA2287" w:rsidRPr="008F087C" w:rsidRDefault="00AA2287" w:rsidP="008F087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There is a locked optional room that can be hacked open</w:t>
            </w:r>
          </w:p>
        </w:tc>
      </w:tr>
      <w:tr w:rsidR="00E524D0" w14:paraId="6AE84CE0" w14:textId="77777777" w:rsidTr="00B577EC">
        <w:trPr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3A9BB4AA" w14:textId="05F45366" w:rsidR="00E524D0" w:rsidRDefault="00E524D0" w:rsidP="003F72C3">
            <w:pPr>
              <w:jc w:val="center"/>
            </w:pPr>
            <w:r>
              <w:t>16</w:t>
            </w:r>
          </w:p>
        </w:tc>
        <w:tc>
          <w:tcPr>
            <w:tcW w:w="9990" w:type="dxa"/>
          </w:tcPr>
          <w:p w14:paraId="745CB985" w14:textId="77777777" w:rsidR="00E524D0" w:rsidRDefault="00E524D0" w:rsidP="00E524D0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will hack another laser door with the button behind the </w:t>
            </w:r>
            <w:proofErr w:type="gramStart"/>
            <w:r>
              <w:t>door</w:t>
            </w:r>
            <w:proofErr w:type="gramEnd"/>
          </w:p>
          <w:p w14:paraId="026EACD0" w14:textId="3F0CD60F" w:rsidR="00E524D0" w:rsidRDefault="00E524D0" w:rsidP="00E524D0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524D0">
              <w:t>In the room, the player can again preview the final boss room and get some resources</w:t>
            </w:r>
          </w:p>
        </w:tc>
      </w:tr>
      <w:tr w:rsidR="008F087C" w14:paraId="14B45E7D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3B7987FA" w14:textId="118D79BA" w:rsidR="008F087C" w:rsidRDefault="008F087C" w:rsidP="003F72C3">
            <w:pPr>
              <w:jc w:val="center"/>
            </w:pPr>
            <w:r>
              <w:t>1</w:t>
            </w:r>
            <w:r w:rsidR="004A3E6A">
              <w:t>7</w:t>
            </w:r>
          </w:p>
        </w:tc>
        <w:tc>
          <w:tcPr>
            <w:tcW w:w="9990" w:type="dxa"/>
          </w:tcPr>
          <w:p w14:paraId="1DCA441F" w14:textId="00F2333D" w:rsidR="00E524D0" w:rsidRDefault="00AA2287" w:rsidP="00E524D0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Continuing forwards, the player finds a </w:t>
            </w:r>
            <w:r w:rsidR="00E524D0">
              <w:t>laser</w:t>
            </w:r>
            <w:r>
              <w:t xml:space="preserve"> door </w:t>
            </w:r>
            <w:r w:rsidR="00E524D0">
              <w:t xml:space="preserve">leading to a </w:t>
            </w:r>
            <w:proofErr w:type="gramStart"/>
            <w:r w:rsidR="00E524D0">
              <w:t>room</w:t>
            </w:r>
            <w:proofErr w:type="gramEnd"/>
          </w:p>
          <w:p w14:paraId="24CCBD09" w14:textId="77777777" w:rsidR="008F1D5E" w:rsidRDefault="00AA2287" w:rsidP="00E524D0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The player follows the cable to find the </w:t>
            </w:r>
            <w:proofErr w:type="gramStart"/>
            <w:r>
              <w:t>button</w:t>
            </w:r>
            <w:proofErr w:type="gramEnd"/>
          </w:p>
          <w:p w14:paraId="40624315" w14:textId="4E628CAD" w:rsidR="00E524D0" w:rsidRDefault="00E524D0" w:rsidP="00E524D0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  <w:color w:val="FF0000"/>
              </w:rPr>
              <w:t>2 melee and 1</w:t>
            </w:r>
            <w:r w:rsidRPr="00A04088">
              <w:rPr>
                <w:b/>
                <w:bCs/>
                <w:color w:val="FF0000"/>
              </w:rPr>
              <w:t xml:space="preserve"> ranged</w:t>
            </w:r>
            <w:r>
              <w:rPr>
                <w:b/>
                <w:bCs/>
                <w:color w:val="FF0000"/>
              </w:rPr>
              <w:t xml:space="preserve"> protectrons </w:t>
            </w:r>
            <w:r>
              <w:t>will come out of the pods and ambush the player inside the room</w:t>
            </w:r>
          </w:p>
        </w:tc>
      </w:tr>
      <w:tr w:rsidR="008F087C" w14:paraId="0EB8AD11" w14:textId="77777777" w:rsidTr="00B577EC">
        <w:trPr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7D5F68FF" w14:textId="2F6263C3" w:rsidR="008F087C" w:rsidRDefault="004A3E6A" w:rsidP="008F087C">
            <w:pPr>
              <w:jc w:val="center"/>
            </w:pPr>
            <w:r>
              <w:t>18</w:t>
            </w:r>
          </w:p>
        </w:tc>
        <w:tc>
          <w:tcPr>
            <w:tcW w:w="9990" w:type="dxa"/>
          </w:tcPr>
          <w:p w14:paraId="2C6E4399" w14:textId="77777777" w:rsidR="008F087C" w:rsidRDefault="00AA2287" w:rsidP="008F087C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Exiting the room, the player finds </w:t>
            </w:r>
            <w:r w:rsidRPr="00A04088">
              <w:rPr>
                <w:b/>
                <w:bCs/>
                <w:color w:val="FF0000"/>
              </w:rPr>
              <w:t xml:space="preserve">2 ranged protectrons </w:t>
            </w:r>
            <w:r>
              <w:t xml:space="preserve">at higher </w:t>
            </w:r>
            <w:proofErr w:type="gramStart"/>
            <w:r>
              <w:t>platform</w:t>
            </w:r>
            <w:proofErr w:type="gramEnd"/>
          </w:p>
          <w:p w14:paraId="61F5701B" w14:textId="77777777" w:rsidR="00AA2287" w:rsidRDefault="00AA2287" w:rsidP="00AA2287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The player takes cover to defeat </w:t>
            </w:r>
            <w:proofErr w:type="gramStart"/>
            <w:r>
              <w:t>them</w:t>
            </w:r>
            <w:proofErr w:type="gramEnd"/>
          </w:p>
          <w:p w14:paraId="504C0069" w14:textId="0B5228F4" w:rsidR="00E63003" w:rsidRPr="00E63003" w:rsidRDefault="008F1D5E" w:rsidP="00E524D0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There is a locked optional room that can be hacked open</w:t>
            </w:r>
            <w:r w:rsidR="00E63003">
              <w:tab/>
            </w:r>
          </w:p>
        </w:tc>
      </w:tr>
      <w:tr w:rsidR="008F087C" w14:paraId="3EA4BB4A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51564CE4" w14:textId="29E9A7B0" w:rsidR="008F087C" w:rsidRDefault="004A3E6A" w:rsidP="008F087C">
            <w:pPr>
              <w:jc w:val="center"/>
            </w:pPr>
            <w:r>
              <w:t>19</w:t>
            </w:r>
          </w:p>
        </w:tc>
        <w:tc>
          <w:tcPr>
            <w:tcW w:w="9990" w:type="dxa"/>
          </w:tcPr>
          <w:p w14:paraId="1C1D81E7" w14:textId="7FFAE7CA" w:rsidR="008F087C" w:rsidRPr="00041E8E" w:rsidRDefault="00AA2287" w:rsidP="008F087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1E8E">
              <w:t>To unlock the</w:t>
            </w:r>
            <w:r w:rsidR="00E524D0">
              <w:t xml:space="preserve"> laser</w:t>
            </w:r>
            <w:r w:rsidRPr="00041E8E">
              <w:t xml:space="preserve"> door in the middle of the room, the player follows the cables and finds one of the </w:t>
            </w:r>
            <w:r w:rsidR="004A3E6A" w:rsidRPr="00041E8E">
              <w:t>buttons</w:t>
            </w:r>
            <w:r w:rsidRPr="00041E8E">
              <w:t xml:space="preserve"> is at a higher </w:t>
            </w:r>
            <w:proofErr w:type="gramStart"/>
            <w:r w:rsidRPr="00041E8E">
              <w:t>level</w:t>
            </w:r>
            <w:proofErr w:type="gramEnd"/>
          </w:p>
          <w:p w14:paraId="76D0ADB4" w14:textId="387DDA47" w:rsidR="00AA2287" w:rsidRPr="00041E8E" w:rsidRDefault="00AA2287" w:rsidP="00AA2287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1E8E">
              <w:t>The player will go up the staircases on the opposite side to shoot the buttons to open the doors</w:t>
            </w:r>
          </w:p>
        </w:tc>
      </w:tr>
      <w:tr w:rsidR="008F087C" w14:paraId="27125262" w14:textId="77777777" w:rsidTr="00B577EC">
        <w:trPr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0625783B" w14:textId="6C87B2CB" w:rsidR="008F087C" w:rsidRDefault="004A3E6A" w:rsidP="008F087C">
            <w:pPr>
              <w:jc w:val="center"/>
            </w:pPr>
            <w:r>
              <w:t>20</w:t>
            </w:r>
          </w:p>
        </w:tc>
        <w:tc>
          <w:tcPr>
            <w:tcW w:w="9990" w:type="dxa"/>
          </w:tcPr>
          <w:p w14:paraId="668212A6" w14:textId="14356800" w:rsidR="008F087C" w:rsidRDefault="00AA2287" w:rsidP="008F087C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A2287">
              <w:t xml:space="preserve">On the other side, there are </w:t>
            </w:r>
            <w:r w:rsidRPr="00A04088">
              <w:rPr>
                <w:b/>
                <w:bCs/>
                <w:color w:val="FF0000"/>
              </w:rPr>
              <w:t>2 eye bots, 2 ranged and 1</w:t>
            </w:r>
            <w:r w:rsidR="00980131">
              <w:rPr>
                <w:b/>
                <w:bCs/>
                <w:color w:val="FF0000"/>
              </w:rPr>
              <w:t xml:space="preserve"> assaultron</w:t>
            </w:r>
            <w:r w:rsidRPr="00A04088">
              <w:rPr>
                <w:color w:val="FF0000"/>
              </w:rPr>
              <w:t xml:space="preserve"> </w:t>
            </w:r>
            <w:r>
              <w:t>with height advantage</w:t>
            </w:r>
          </w:p>
        </w:tc>
      </w:tr>
      <w:tr w:rsidR="00A85069" w14:paraId="15F47A1F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2A5DFA89" w14:textId="06D10B9C" w:rsidR="00A85069" w:rsidRDefault="004A3E6A" w:rsidP="008F087C">
            <w:pPr>
              <w:jc w:val="center"/>
            </w:pPr>
            <w:r>
              <w:t>21</w:t>
            </w:r>
          </w:p>
        </w:tc>
        <w:tc>
          <w:tcPr>
            <w:tcW w:w="9990" w:type="dxa"/>
          </w:tcPr>
          <w:p w14:paraId="7881B14B" w14:textId="77777777" w:rsidR="00A85069" w:rsidRDefault="00F0770C" w:rsidP="008F087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Exiting the room, the player found that the original path cannot be backtracked because of the </w:t>
            </w:r>
            <w:proofErr w:type="gramStart"/>
            <w:r>
              <w:t>height</w:t>
            </w:r>
            <w:proofErr w:type="gramEnd"/>
          </w:p>
          <w:p w14:paraId="72613328" w14:textId="44D3670C" w:rsidR="00F0770C" w:rsidRPr="00A85069" w:rsidRDefault="00F0770C" w:rsidP="008F087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player shoots the 2 buttons to unlock the boss room</w:t>
            </w:r>
          </w:p>
        </w:tc>
      </w:tr>
      <w:tr w:rsidR="00A85069" w14:paraId="20B2B1F5" w14:textId="77777777" w:rsidTr="00B577EC">
        <w:trPr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3CC335F1" w14:textId="3E5E577D" w:rsidR="00A85069" w:rsidRDefault="004A3E6A" w:rsidP="00A85069">
            <w:pPr>
              <w:jc w:val="center"/>
            </w:pPr>
            <w:r>
              <w:t>22</w:t>
            </w:r>
          </w:p>
        </w:tc>
        <w:tc>
          <w:tcPr>
            <w:tcW w:w="9990" w:type="dxa"/>
          </w:tcPr>
          <w:p w14:paraId="5DE8E721" w14:textId="4C363ABC" w:rsidR="00F0770C" w:rsidRPr="00F0770C" w:rsidRDefault="00F0770C" w:rsidP="00F0770C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/>
                <w:bCs/>
              </w:rPr>
              <w:t>Stage 15000</w:t>
            </w:r>
          </w:p>
          <w:p w14:paraId="623563D0" w14:textId="667AFDB9" w:rsidR="00A85069" w:rsidRPr="00F0770C" w:rsidRDefault="00F0770C" w:rsidP="00A8506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The boss is </w:t>
            </w:r>
            <w:r w:rsidR="00270186" w:rsidRPr="00270186">
              <w:rPr>
                <w:b/>
                <w:bCs/>
                <w:color w:val="FF0000"/>
              </w:rPr>
              <w:t>M.O.L.L.I.E. (</w:t>
            </w:r>
            <w:r w:rsidRPr="00270186">
              <w:rPr>
                <w:b/>
                <w:bCs/>
                <w:color w:val="FF0000"/>
              </w:rPr>
              <w:t>a</w:t>
            </w:r>
            <w:r w:rsidRPr="00A04088">
              <w:rPr>
                <w:b/>
                <w:bCs/>
                <w:color w:val="FF0000"/>
              </w:rPr>
              <w:t xml:space="preserve"> </w:t>
            </w:r>
            <w:r w:rsidR="00980131">
              <w:rPr>
                <w:b/>
                <w:bCs/>
                <w:color w:val="FF0000"/>
              </w:rPr>
              <w:t>sentry bot</w:t>
            </w:r>
            <w:r w:rsidR="00270186">
              <w:rPr>
                <w:b/>
                <w:bCs/>
                <w:color w:val="FF0000"/>
              </w:rPr>
              <w:t>)</w:t>
            </w:r>
          </w:p>
          <w:p w14:paraId="6E80EB27" w14:textId="00E49FDD" w:rsidR="00E524D0" w:rsidRPr="00270186" w:rsidRDefault="00F0770C" w:rsidP="00A8506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>After defeating the boss, the player will</w:t>
            </w:r>
            <w:r w:rsidR="00E524D0">
              <w:t xml:space="preserve"> find the </w:t>
            </w:r>
            <w:r w:rsidR="00270186">
              <w:t>Admin Card</w:t>
            </w:r>
            <w:r w:rsidR="00E524D0">
              <w:t xml:space="preserve"> on the sentry </w:t>
            </w:r>
            <w:proofErr w:type="gramStart"/>
            <w:r w:rsidR="00E524D0">
              <w:t>bot</w:t>
            </w:r>
            <w:proofErr w:type="gramEnd"/>
          </w:p>
          <w:p w14:paraId="5DD59210" w14:textId="5E9D47DC" w:rsidR="00270186" w:rsidRPr="00E524D0" w:rsidRDefault="00270186" w:rsidP="00A8506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The player will also find Dave’s note on Mollie’s </w:t>
            </w:r>
            <w:proofErr w:type="gramStart"/>
            <w:r>
              <w:t>body</w:t>
            </w:r>
            <w:proofErr w:type="gramEnd"/>
          </w:p>
          <w:p w14:paraId="1DA96737" w14:textId="6DCD87EE" w:rsidR="00E524D0" w:rsidRPr="00E524D0" w:rsidRDefault="00E524D0" w:rsidP="00A8506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The player uses the </w:t>
            </w:r>
            <w:r w:rsidR="00270186">
              <w:t>admin card</w:t>
            </w:r>
            <w:r>
              <w:t xml:space="preserve"> to unlock the terminal to call down the </w:t>
            </w:r>
            <w:proofErr w:type="gramStart"/>
            <w:r>
              <w:t>lift</w:t>
            </w:r>
            <w:proofErr w:type="gramEnd"/>
          </w:p>
          <w:p w14:paraId="27F94401" w14:textId="708562FA" w:rsidR="00F0770C" w:rsidRPr="008F087C" w:rsidRDefault="00E524D0" w:rsidP="00A85069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Taking the </w:t>
            </w:r>
            <w:proofErr w:type="gramStart"/>
            <w:r>
              <w:t>lift up</w:t>
            </w:r>
            <w:proofErr w:type="gramEnd"/>
            <w:r>
              <w:t xml:space="preserve">, the player </w:t>
            </w:r>
            <w:r w:rsidR="00F0770C">
              <w:t>exit</w:t>
            </w:r>
            <w:r>
              <w:t>s</w:t>
            </w:r>
            <w:r w:rsidR="00F0770C">
              <w:t xml:space="preserve"> through the </w:t>
            </w:r>
            <w:r>
              <w:t>door</w:t>
            </w:r>
            <w:r w:rsidR="00F0770C">
              <w:t xml:space="preserve"> to drop down to the room with the first encounter</w:t>
            </w:r>
          </w:p>
        </w:tc>
      </w:tr>
      <w:tr w:rsidR="00A85069" w14:paraId="6F85958B" w14:textId="77777777" w:rsidTr="00F0770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1378B5A3" w14:textId="4AB3A3FC" w:rsidR="00A85069" w:rsidRDefault="004A3E6A" w:rsidP="00A85069">
            <w:pPr>
              <w:jc w:val="center"/>
            </w:pPr>
            <w:r>
              <w:t>23</w:t>
            </w:r>
          </w:p>
        </w:tc>
        <w:tc>
          <w:tcPr>
            <w:tcW w:w="9990" w:type="dxa"/>
          </w:tcPr>
          <w:p w14:paraId="55BFFCDC" w14:textId="77777777" w:rsidR="00A85069" w:rsidRPr="00F0770C" w:rsidRDefault="00A85069" w:rsidP="00F0770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A85069">
              <w:t xml:space="preserve">The player </w:t>
            </w:r>
            <w:r w:rsidR="00F0770C">
              <w:t xml:space="preserve">backtracks to the level </w:t>
            </w:r>
            <w:proofErr w:type="gramStart"/>
            <w:r w:rsidR="00F0770C">
              <w:t>start</w:t>
            </w:r>
            <w:proofErr w:type="gramEnd"/>
          </w:p>
          <w:p w14:paraId="18DCF3E7" w14:textId="76344D95" w:rsidR="00F0770C" w:rsidRPr="008F087C" w:rsidRDefault="00F0770C" w:rsidP="00F0770C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t xml:space="preserve">Now with the knowledge and the EMP pistol, the player shoots at the 2 buttons (1 is inside the lab area, the player needs to shoot through the window frame) to hack </w:t>
            </w:r>
            <w:r w:rsidR="00270186">
              <w:t>open the locked room where Dr. Olly is in</w:t>
            </w:r>
          </w:p>
        </w:tc>
      </w:tr>
      <w:tr w:rsidR="00270186" w14:paraId="6E3A606B" w14:textId="77777777" w:rsidTr="00F0770C">
        <w:trPr>
          <w:trHeight w:val="46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25DDC1E6" w14:textId="080656E5" w:rsidR="00270186" w:rsidRDefault="00270186" w:rsidP="00A85069">
            <w:pPr>
              <w:jc w:val="center"/>
            </w:pPr>
            <w:r>
              <w:t>24</w:t>
            </w:r>
          </w:p>
        </w:tc>
        <w:tc>
          <w:tcPr>
            <w:tcW w:w="9990" w:type="dxa"/>
          </w:tcPr>
          <w:p w14:paraId="70E9AD0F" w14:textId="77777777" w:rsidR="00270186" w:rsidRDefault="00270186" w:rsidP="00F0770C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The player talks to Dr. Olly and turn in the quest items (Mollie’s Admin card)</w:t>
            </w:r>
          </w:p>
          <w:p w14:paraId="56A7157B" w14:textId="77777777" w:rsidR="00270186" w:rsidRDefault="00270186" w:rsidP="00F0770C">
            <w:pPr>
              <w:pStyle w:val="ListParagraph"/>
              <w:numPr>
                <w:ilvl w:val="0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 xml:space="preserve">The player could also turn in optional items (Dave’s note and secret data collector) to trigger secret message at the </w:t>
            </w:r>
            <w:proofErr w:type="gramStart"/>
            <w:r>
              <w:t>terminal</w:t>
            </w:r>
            <w:proofErr w:type="gramEnd"/>
          </w:p>
          <w:p w14:paraId="47644F13" w14:textId="2F913AA0" w:rsidR="00270186" w:rsidRPr="00A85069" w:rsidRDefault="00270186" w:rsidP="00270186">
            <w:pPr>
              <w:pStyle w:val="ListParagraph"/>
              <w:numPr>
                <w:ilvl w:val="1"/>
                <w:numId w:val="3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Depending on how many secret data </w:t>
            </w:r>
            <w:r w:rsidR="00425804">
              <w:t>collectors</w:t>
            </w:r>
            <w:r>
              <w:t xml:space="preserve"> the player gathered, Dr. Olly may or may not be able to fully recover Mollie</w:t>
            </w:r>
          </w:p>
        </w:tc>
      </w:tr>
      <w:tr w:rsidR="00A85069" w14:paraId="3ED03592" w14:textId="77777777" w:rsidTr="00B577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5" w:type="dxa"/>
          </w:tcPr>
          <w:p w14:paraId="7E0A8E61" w14:textId="08E26256" w:rsidR="00A85069" w:rsidRDefault="004A3E6A" w:rsidP="00A85069">
            <w:pPr>
              <w:jc w:val="center"/>
            </w:pPr>
            <w:r>
              <w:lastRenderedPageBreak/>
              <w:t>2</w:t>
            </w:r>
            <w:r w:rsidR="001C0B16">
              <w:t>5</w:t>
            </w:r>
          </w:p>
        </w:tc>
        <w:tc>
          <w:tcPr>
            <w:tcW w:w="9990" w:type="dxa"/>
          </w:tcPr>
          <w:p w14:paraId="1F478B19" w14:textId="77777777" w:rsidR="00F0770C" w:rsidRPr="00F0770C" w:rsidRDefault="00F0770C" w:rsidP="00A85069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b/>
                <w:bCs/>
              </w:rPr>
              <w:t>Stage 20000</w:t>
            </w:r>
          </w:p>
          <w:p w14:paraId="5EA97E34" w14:textId="77777777" w:rsidR="00523B44" w:rsidRDefault="00F0770C" w:rsidP="00A85069">
            <w:pPr>
              <w:pStyle w:val="ListParagraph"/>
              <w:numPr>
                <w:ilvl w:val="0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1E8E">
              <w:t xml:space="preserve">The player enters the exit and teleports back to </w:t>
            </w:r>
            <w:r w:rsidRPr="00A04088">
              <w:rPr>
                <w:b/>
                <w:bCs/>
              </w:rPr>
              <w:t>Red Rocket</w:t>
            </w:r>
            <w:r w:rsidRPr="00041E8E">
              <w:t xml:space="preserve"> to</w:t>
            </w:r>
            <w:r w:rsidR="00714919">
              <w:t xml:space="preserve"> interact with the terminal to</w:t>
            </w:r>
            <w:r w:rsidRPr="00041E8E">
              <w:t xml:space="preserve"> complete the </w:t>
            </w:r>
            <w:proofErr w:type="gramStart"/>
            <w:r w:rsidRPr="00041E8E">
              <w:t>quest</w:t>
            </w:r>
            <w:proofErr w:type="gramEnd"/>
          </w:p>
          <w:p w14:paraId="760527AE" w14:textId="5D23CA18" w:rsidR="00580FC2" w:rsidRPr="00041E8E" w:rsidRDefault="00580FC2" w:rsidP="00580FC2">
            <w:pPr>
              <w:pStyle w:val="ListParagraph"/>
              <w:numPr>
                <w:ilvl w:val="1"/>
                <w:numId w:val="32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Additional message may appear depending how many items the player turns in to Dr. Olly</w:t>
            </w:r>
          </w:p>
        </w:tc>
      </w:tr>
    </w:tbl>
    <w:p w14:paraId="6F721492" w14:textId="77777777" w:rsidR="00310CC5" w:rsidRPr="00310CC5" w:rsidRDefault="00310CC5" w:rsidP="00310CC5"/>
    <w:p w14:paraId="068C2A0A" w14:textId="77777777" w:rsidR="00310CC5" w:rsidRDefault="00310CC5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>
        <w:br w:type="page"/>
      </w:r>
    </w:p>
    <w:p w14:paraId="4A3584FE" w14:textId="77777777" w:rsidR="009C263B" w:rsidRDefault="00715EB4" w:rsidP="00F22306">
      <w:pPr>
        <w:pStyle w:val="Heading1"/>
      </w:pPr>
      <w:bookmarkStart w:id="8" w:name="_Toc126077824"/>
      <w:r>
        <w:lastRenderedPageBreak/>
        <w:t>References</w:t>
      </w:r>
      <w:bookmarkEnd w:id="8"/>
    </w:p>
    <w:p w14:paraId="23580379" w14:textId="77777777" w:rsidR="0016063E" w:rsidRDefault="0016063E" w:rsidP="0016063E">
      <w:pPr>
        <w:spacing w:after="0"/>
      </w:pPr>
      <w:r>
        <w:t>[Cover Image]</w:t>
      </w:r>
      <w:r w:rsidRPr="00756704">
        <w:t xml:space="preserve"> </w:t>
      </w:r>
      <w:r>
        <w:t xml:space="preserve">Pinterest. Accessed on: Sep. 18, 2022. [Online]. Available: </w:t>
      </w:r>
      <w:hyperlink r:id="rId51" w:history="1">
        <w:r w:rsidRPr="00890CD2">
          <w:rPr>
            <w:rStyle w:val="Hyperlink"/>
          </w:rPr>
          <w:t>https://i.pinimg.com/564x/90/f3/c2/90f3c2b9fca4f1efa215f680ba2114e1.jpg</w:t>
        </w:r>
      </w:hyperlink>
    </w:p>
    <w:p w14:paraId="4F76DCAE" w14:textId="45A7A8A1" w:rsidR="00F22306" w:rsidRPr="00F22306" w:rsidRDefault="00C01EC7" w:rsidP="00C01EC7">
      <w:r>
        <w:t xml:space="preserve">[1] </w:t>
      </w:r>
      <w:r w:rsidR="00AE5C1D">
        <w:t xml:space="preserve">Wu, Tianze. </w:t>
      </w:r>
      <w:r>
        <w:t>Screenshots of the level in Creation Kit.</w:t>
      </w:r>
    </w:p>
    <w:sectPr w:rsidR="00F22306" w:rsidRPr="00F22306" w:rsidSect="000B3CD2">
      <w:headerReference w:type="default" r:id="rId52"/>
      <w:footerReference w:type="default" r:id="rId53"/>
      <w:pgSz w:w="12240" w:h="15840"/>
      <w:pgMar w:top="1440" w:right="1440" w:bottom="1440" w:left="1440" w:header="720" w:footer="720" w:gutter="0"/>
      <w:pgBorders w:offsetFrom="page">
        <w:top w:val="threeDEngrave" w:sz="24" w:space="24" w:color="auto"/>
        <w:left w:val="threeDEngrave" w:sz="24" w:space="24" w:color="auto"/>
        <w:bottom w:val="threeDEngrave" w:sz="24" w:space="24" w:color="auto"/>
        <w:right w:val="threeDEngrave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38B70E" w14:textId="77777777" w:rsidR="001A7AEF" w:rsidRDefault="001A7AEF" w:rsidP="009073D5">
      <w:pPr>
        <w:spacing w:after="0" w:line="240" w:lineRule="auto"/>
      </w:pPr>
      <w:r>
        <w:separator/>
      </w:r>
    </w:p>
    <w:p w14:paraId="39D36D2D" w14:textId="77777777" w:rsidR="001A7AEF" w:rsidRDefault="001A7AEF"/>
  </w:endnote>
  <w:endnote w:type="continuationSeparator" w:id="0">
    <w:p w14:paraId="2B10B20D" w14:textId="77777777" w:rsidR="001A7AEF" w:rsidRDefault="001A7AEF" w:rsidP="009073D5">
      <w:pPr>
        <w:spacing w:after="0" w:line="240" w:lineRule="auto"/>
      </w:pPr>
      <w:r>
        <w:continuationSeparator/>
      </w:r>
    </w:p>
    <w:p w14:paraId="3A8B6747" w14:textId="77777777" w:rsidR="001A7AEF" w:rsidRDefault="001A7AE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ato">
    <w:altName w:val="Segoe UI"/>
    <w:panose1 w:val="020F0502020204030203"/>
    <w:charset w:val="00"/>
    <w:family w:val="swiss"/>
    <w:pitch w:val="variable"/>
    <w:sig w:usb0="E10002FF" w:usb1="5000E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37195940"/>
      <w:docPartObj>
        <w:docPartGallery w:val="Page Numbers (Top of Page)"/>
        <w:docPartUnique/>
      </w:docPartObj>
    </w:sdtPr>
    <w:sdtContent>
      <w:p w14:paraId="12060AE1" w14:textId="6BB0F815" w:rsidR="009043FE" w:rsidRDefault="00B45B6D" w:rsidP="004D2531">
        <w:pPr>
          <w:pStyle w:val="Footer"/>
          <w:pBdr>
            <w:top w:val="single" w:sz="4" w:space="1" w:color="auto"/>
          </w:pBdr>
        </w:pPr>
        <w:r>
          <w:rPr>
            <w:i/>
          </w:rPr>
          <w:t>Fallout 4</w:t>
        </w:r>
        <w:r w:rsidR="009043FE">
          <w:tab/>
          <w:t xml:space="preserve">Page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PAGE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3</w:t>
        </w:r>
        <w:r w:rsidR="009043FE">
          <w:rPr>
            <w:b/>
            <w:sz w:val="24"/>
            <w:szCs w:val="24"/>
          </w:rPr>
          <w:fldChar w:fldCharType="end"/>
        </w:r>
        <w:r w:rsidR="009043FE">
          <w:t xml:space="preserve"> of </w:t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</w:rPr>
          <w:instrText xml:space="preserve"> NUMPAGES  </w:instrText>
        </w:r>
        <w:r w:rsidR="009043FE">
          <w:rPr>
            <w:b/>
            <w:sz w:val="24"/>
            <w:szCs w:val="24"/>
          </w:rPr>
          <w:fldChar w:fldCharType="separate"/>
        </w:r>
        <w:r w:rsidR="00DF2203">
          <w:rPr>
            <w:b/>
            <w:noProof/>
          </w:rPr>
          <w:t>4</w:t>
        </w:r>
        <w:r w:rsidR="009043FE">
          <w:rPr>
            <w:b/>
            <w:sz w:val="24"/>
            <w:szCs w:val="24"/>
          </w:rPr>
          <w:fldChar w:fldCharType="end"/>
        </w:r>
        <w:r w:rsidR="009043FE">
          <w:rPr>
            <w:b/>
            <w:sz w:val="24"/>
            <w:szCs w:val="24"/>
          </w:rPr>
          <w:tab/>
        </w:r>
        <w:r w:rsidR="009043FE">
          <w:rPr>
            <w:b/>
            <w:sz w:val="24"/>
            <w:szCs w:val="24"/>
          </w:rPr>
          <w:fldChar w:fldCharType="begin"/>
        </w:r>
        <w:r w:rsidR="009043FE">
          <w:rPr>
            <w:b/>
            <w:sz w:val="24"/>
            <w:szCs w:val="24"/>
          </w:rPr>
          <w:instrText xml:space="preserve"> SAVEDATE  \@ "M/d/yyyy"  \* MERGEFORMAT </w:instrText>
        </w:r>
        <w:r w:rsidR="009043FE">
          <w:rPr>
            <w:b/>
            <w:sz w:val="24"/>
            <w:szCs w:val="24"/>
          </w:rPr>
          <w:fldChar w:fldCharType="separate"/>
        </w:r>
        <w:r w:rsidR="00FA020F">
          <w:rPr>
            <w:b/>
            <w:noProof/>
            <w:sz w:val="24"/>
            <w:szCs w:val="24"/>
          </w:rPr>
          <w:t>2/9/2023</w:t>
        </w:r>
        <w:r w:rsidR="009043FE">
          <w:rPr>
            <w:b/>
            <w:sz w:val="24"/>
            <w:szCs w:val="24"/>
          </w:rPr>
          <w:fldChar w:fldCharType="end"/>
        </w:r>
      </w:p>
    </w:sdtContent>
  </w:sdt>
  <w:p w14:paraId="0CDC1456" w14:textId="77777777" w:rsidR="009043FE" w:rsidRDefault="009043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DBADD9" w14:textId="77777777" w:rsidR="001A7AEF" w:rsidRDefault="001A7AEF" w:rsidP="009073D5">
      <w:pPr>
        <w:spacing w:after="0" w:line="240" w:lineRule="auto"/>
      </w:pPr>
      <w:r>
        <w:separator/>
      </w:r>
    </w:p>
    <w:p w14:paraId="20A95173" w14:textId="77777777" w:rsidR="001A7AEF" w:rsidRDefault="001A7AEF"/>
  </w:footnote>
  <w:footnote w:type="continuationSeparator" w:id="0">
    <w:p w14:paraId="7CBD894E" w14:textId="77777777" w:rsidR="001A7AEF" w:rsidRDefault="001A7AEF" w:rsidP="009073D5">
      <w:pPr>
        <w:spacing w:after="0" w:line="240" w:lineRule="auto"/>
      </w:pPr>
      <w:r>
        <w:continuationSeparator/>
      </w:r>
    </w:p>
    <w:p w14:paraId="0E4977B7" w14:textId="77777777" w:rsidR="001A7AEF" w:rsidRDefault="001A7AE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A41204" w14:textId="32842954" w:rsidR="009043FE" w:rsidRDefault="00B45B6D" w:rsidP="004D2531">
    <w:pPr>
      <w:pStyle w:val="Header"/>
      <w:pBdr>
        <w:bottom w:val="single" w:sz="4" w:space="1" w:color="auto"/>
      </w:pBdr>
    </w:pPr>
    <w:r>
      <w:t>Tianze Wu</w:t>
    </w:r>
    <w:r w:rsidR="000948A6">
      <w:tab/>
    </w:r>
    <w:r w:rsidR="000855F5">
      <w:rPr>
        <w:iCs/>
        <w:sz w:val="20"/>
        <w:szCs w:val="20"/>
      </w:rPr>
      <w:t>Launch</w:t>
    </w:r>
    <w:r w:rsidR="009043FE" w:rsidRPr="00B45B6D">
      <w:rPr>
        <w:i/>
        <w:iCs/>
      </w:rPr>
      <w:ptab w:relativeTo="margin" w:alignment="right" w:leader="none"/>
    </w:r>
    <w:r w:rsidR="00BE2648">
      <w:rPr>
        <w:i/>
        <w:iCs/>
      </w:rPr>
      <w:t>Reversal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71ABF"/>
    <w:multiLevelType w:val="hybridMultilevel"/>
    <w:tmpl w:val="925407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421A0"/>
    <w:multiLevelType w:val="hybridMultilevel"/>
    <w:tmpl w:val="7D0E0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1F2279"/>
    <w:multiLevelType w:val="hybridMultilevel"/>
    <w:tmpl w:val="7430D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463CF8"/>
    <w:multiLevelType w:val="hybridMultilevel"/>
    <w:tmpl w:val="7CECD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C23A6"/>
    <w:multiLevelType w:val="hybridMultilevel"/>
    <w:tmpl w:val="7D5E1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334F46"/>
    <w:multiLevelType w:val="hybridMultilevel"/>
    <w:tmpl w:val="EA4607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450757"/>
    <w:multiLevelType w:val="hybridMultilevel"/>
    <w:tmpl w:val="9044F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294C80"/>
    <w:multiLevelType w:val="hybridMultilevel"/>
    <w:tmpl w:val="245E9C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8B1B06"/>
    <w:multiLevelType w:val="hybridMultilevel"/>
    <w:tmpl w:val="E99CA1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9D6CC8"/>
    <w:multiLevelType w:val="hybridMultilevel"/>
    <w:tmpl w:val="5A025420"/>
    <w:lvl w:ilvl="0" w:tplc="1210452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3C392C"/>
    <w:multiLevelType w:val="hybridMultilevel"/>
    <w:tmpl w:val="212AAF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585338"/>
    <w:multiLevelType w:val="hybridMultilevel"/>
    <w:tmpl w:val="83CA6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7235C2"/>
    <w:multiLevelType w:val="hybridMultilevel"/>
    <w:tmpl w:val="3AECE7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805D2F"/>
    <w:multiLevelType w:val="hybridMultilevel"/>
    <w:tmpl w:val="4154BE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6021D9"/>
    <w:multiLevelType w:val="hybridMultilevel"/>
    <w:tmpl w:val="927E88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BF5F91"/>
    <w:multiLevelType w:val="hybridMultilevel"/>
    <w:tmpl w:val="F1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8C07B0"/>
    <w:multiLevelType w:val="hybridMultilevel"/>
    <w:tmpl w:val="0EECC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C71181"/>
    <w:multiLevelType w:val="hybridMultilevel"/>
    <w:tmpl w:val="6DCA4CF4"/>
    <w:lvl w:ilvl="0" w:tplc="EE12E7A8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08033F"/>
    <w:multiLevelType w:val="hybridMultilevel"/>
    <w:tmpl w:val="910261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BD551B"/>
    <w:multiLevelType w:val="hybridMultilevel"/>
    <w:tmpl w:val="86328A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924A6E"/>
    <w:multiLevelType w:val="hybridMultilevel"/>
    <w:tmpl w:val="79228EF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F55D7C"/>
    <w:multiLevelType w:val="hybridMultilevel"/>
    <w:tmpl w:val="423A2F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C51225"/>
    <w:multiLevelType w:val="hybridMultilevel"/>
    <w:tmpl w:val="9E582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0A2247"/>
    <w:multiLevelType w:val="hybridMultilevel"/>
    <w:tmpl w:val="875092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107B70"/>
    <w:multiLevelType w:val="hybridMultilevel"/>
    <w:tmpl w:val="BEFA0B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160886"/>
    <w:multiLevelType w:val="hybridMultilevel"/>
    <w:tmpl w:val="483C7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F15D4C"/>
    <w:multiLevelType w:val="hybridMultilevel"/>
    <w:tmpl w:val="0D084F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682484"/>
    <w:multiLevelType w:val="hybridMultilevel"/>
    <w:tmpl w:val="10DE6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6015BD"/>
    <w:multiLevelType w:val="hybridMultilevel"/>
    <w:tmpl w:val="6F72DA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194F5D"/>
    <w:multiLevelType w:val="hybridMultilevel"/>
    <w:tmpl w:val="C0E45C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C05C74"/>
    <w:multiLevelType w:val="hybridMultilevel"/>
    <w:tmpl w:val="1F94B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D50F32"/>
    <w:multiLevelType w:val="hybridMultilevel"/>
    <w:tmpl w:val="5290F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C56C8C"/>
    <w:multiLevelType w:val="hybridMultilevel"/>
    <w:tmpl w:val="04101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647307"/>
    <w:multiLevelType w:val="hybridMultilevel"/>
    <w:tmpl w:val="13228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961F13"/>
    <w:multiLevelType w:val="hybridMultilevel"/>
    <w:tmpl w:val="C54C8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DB46B5"/>
    <w:multiLevelType w:val="hybridMultilevel"/>
    <w:tmpl w:val="9A5649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769544360">
    <w:abstractNumId w:val="24"/>
  </w:num>
  <w:num w:numId="2" w16cid:durableId="391661877">
    <w:abstractNumId w:val="26"/>
  </w:num>
  <w:num w:numId="3" w16cid:durableId="2045474031">
    <w:abstractNumId w:val="32"/>
  </w:num>
  <w:num w:numId="4" w16cid:durableId="1975864996">
    <w:abstractNumId w:val="25"/>
  </w:num>
  <w:num w:numId="5" w16cid:durableId="557135622">
    <w:abstractNumId w:val="16"/>
  </w:num>
  <w:num w:numId="6" w16cid:durableId="1563370015">
    <w:abstractNumId w:val="4"/>
  </w:num>
  <w:num w:numId="7" w16cid:durableId="1079905277">
    <w:abstractNumId w:val="31"/>
  </w:num>
  <w:num w:numId="8" w16cid:durableId="1680766301">
    <w:abstractNumId w:val="12"/>
  </w:num>
  <w:num w:numId="9" w16cid:durableId="1765569501">
    <w:abstractNumId w:val="27"/>
  </w:num>
  <w:num w:numId="10" w16cid:durableId="1165899023">
    <w:abstractNumId w:val="19"/>
  </w:num>
  <w:num w:numId="11" w16cid:durableId="445080654">
    <w:abstractNumId w:val="3"/>
  </w:num>
  <w:num w:numId="12" w16cid:durableId="534151057">
    <w:abstractNumId w:val="6"/>
  </w:num>
  <w:num w:numId="13" w16cid:durableId="1348215380">
    <w:abstractNumId w:val="15"/>
  </w:num>
  <w:num w:numId="14" w16cid:durableId="1687445092">
    <w:abstractNumId w:val="18"/>
  </w:num>
  <w:num w:numId="15" w16cid:durableId="121966330">
    <w:abstractNumId w:val="14"/>
  </w:num>
  <w:num w:numId="16" w16cid:durableId="253393436">
    <w:abstractNumId w:val="5"/>
  </w:num>
  <w:num w:numId="17" w16cid:durableId="734352817">
    <w:abstractNumId w:val="35"/>
  </w:num>
  <w:num w:numId="18" w16cid:durableId="2091845336">
    <w:abstractNumId w:val="2"/>
  </w:num>
  <w:num w:numId="19" w16cid:durableId="2000428236">
    <w:abstractNumId w:val="28"/>
  </w:num>
  <w:num w:numId="20" w16cid:durableId="1917981827">
    <w:abstractNumId w:val="7"/>
  </w:num>
  <w:num w:numId="21" w16cid:durableId="157234000">
    <w:abstractNumId w:val="22"/>
  </w:num>
  <w:num w:numId="22" w16cid:durableId="951667244">
    <w:abstractNumId w:val="17"/>
  </w:num>
  <w:num w:numId="23" w16cid:durableId="69426857">
    <w:abstractNumId w:val="20"/>
  </w:num>
  <w:num w:numId="24" w16cid:durableId="1431973969">
    <w:abstractNumId w:val="21"/>
  </w:num>
  <w:num w:numId="25" w16cid:durableId="1158495222">
    <w:abstractNumId w:val="13"/>
  </w:num>
  <w:num w:numId="26" w16cid:durableId="501970068">
    <w:abstractNumId w:val="8"/>
  </w:num>
  <w:num w:numId="27" w16cid:durableId="558054120">
    <w:abstractNumId w:val="10"/>
  </w:num>
  <w:num w:numId="28" w16cid:durableId="67847552">
    <w:abstractNumId w:val="9"/>
  </w:num>
  <w:num w:numId="29" w16cid:durableId="597524449">
    <w:abstractNumId w:val="11"/>
  </w:num>
  <w:num w:numId="30" w16cid:durableId="1602445424">
    <w:abstractNumId w:val="29"/>
  </w:num>
  <w:num w:numId="31" w16cid:durableId="1748451858">
    <w:abstractNumId w:val="33"/>
  </w:num>
  <w:num w:numId="32" w16cid:durableId="1185561738">
    <w:abstractNumId w:val="1"/>
  </w:num>
  <w:num w:numId="33" w16cid:durableId="623124107">
    <w:abstractNumId w:val="34"/>
  </w:num>
  <w:num w:numId="34" w16cid:durableId="322054895">
    <w:abstractNumId w:val="0"/>
  </w:num>
  <w:num w:numId="35" w16cid:durableId="1056973958">
    <w:abstractNumId w:val="23"/>
  </w:num>
  <w:num w:numId="36" w16cid:durableId="1511406161">
    <w:abstractNumId w:val="3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B6D"/>
    <w:rsid w:val="00007D6C"/>
    <w:rsid w:val="00022CCD"/>
    <w:rsid w:val="00025B12"/>
    <w:rsid w:val="0003566B"/>
    <w:rsid w:val="00040784"/>
    <w:rsid w:val="00041E8E"/>
    <w:rsid w:val="00044AF7"/>
    <w:rsid w:val="00044D54"/>
    <w:rsid w:val="000567A2"/>
    <w:rsid w:val="00060D26"/>
    <w:rsid w:val="00060FD0"/>
    <w:rsid w:val="00070329"/>
    <w:rsid w:val="00071592"/>
    <w:rsid w:val="000855F5"/>
    <w:rsid w:val="00086837"/>
    <w:rsid w:val="00090627"/>
    <w:rsid w:val="000948A6"/>
    <w:rsid w:val="0009548E"/>
    <w:rsid w:val="000A03FF"/>
    <w:rsid w:val="000A6175"/>
    <w:rsid w:val="000B0976"/>
    <w:rsid w:val="000B206D"/>
    <w:rsid w:val="000B2190"/>
    <w:rsid w:val="000B3CD2"/>
    <w:rsid w:val="000C67B1"/>
    <w:rsid w:val="000D151B"/>
    <w:rsid w:val="000D38E1"/>
    <w:rsid w:val="000E3910"/>
    <w:rsid w:val="000F4B17"/>
    <w:rsid w:val="000F4FEB"/>
    <w:rsid w:val="000F5D31"/>
    <w:rsid w:val="000F6A23"/>
    <w:rsid w:val="000F7B53"/>
    <w:rsid w:val="001010FC"/>
    <w:rsid w:val="00102784"/>
    <w:rsid w:val="00103EDD"/>
    <w:rsid w:val="00110F60"/>
    <w:rsid w:val="001113B6"/>
    <w:rsid w:val="00111468"/>
    <w:rsid w:val="00111991"/>
    <w:rsid w:val="00123C3C"/>
    <w:rsid w:val="00124949"/>
    <w:rsid w:val="00124AB7"/>
    <w:rsid w:val="00126251"/>
    <w:rsid w:val="00137607"/>
    <w:rsid w:val="001404D0"/>
    <w:rsid w:val="001417A2"/>
    <w:rsid w:val="001434D0"/>
    <w:rsid w:val="001530D3"/>
    <w:rsid w:val="00153214"/>
    <w:rsid w:val="001579EA"/>
    <w:rsid w:val="00157B08"/>
    <w:rsid w:val="00160036"/>
    <w:rsid w:val="0016063E"/>
    <w:rsid w:val="00166B8F"/>
    <w:rsid w:val="001673B5"/>
    <w:rsid w:val="00177ADF"/>
    <w:rsid w:val="001812F2"/>
    <w:rsid w:val="00182966"/>
    <w:rsid w:val="00183D16"/>
    <w:rsid w:val="001860B2"/>
    <w:rsid w:val="001958A5"/>
    <w:rsid w:val="00196745"/>
    <w:rsid w:val="001A705A"/>
    <w:rsid w:val="001A7AEF"/>
    <w:rsid w:val="001B06C7"/>
    <w:rsid w:val="001B3688"/>
    <w:rsid w:val="001B5C40"/>
    <w:rsid w:val="001B63F5"/>
    <w:rsid w:val="001B6BDD"/>
    <w:rsid w:val="001C0B16"/>
    <w:rsid w:val="001C19DB"/>
    <w:rsid w:val="001C2F7B"/>
    <w:rsid w:val="001C34FB"/>
    <w:rsid w:val="001C4AAE"/>
    <w:rsid w:val="001C604F"/>
    <w:rsid w:val="001D605A"/>
    <w:rsid w:val="001D6433"/>
    <w:rsid w:val="001E0555"/>
    <w:rsid w:val="001E3600"/>
    <w:rsid w:val="001E4A44"/>
    <w:rsid w:val="001F0592"/>
    <w:rsid w:val="001F216E"/>
    <w:rsid w:val="001F7502"/>
    <w:rsid w:val="0020121F"/>
    <w:rsid w:val="002022AD"/>
    <w:rsid w:val="00207C59"/>
    <w:rsid w:val="00211F9E"/>
    <w:rsid w:val="002123EA"/>
    <w:rsid w:val="0021248A"/>
    <w:rsid w:val="00214734"/>
    <w:rsid w:val="00226444"/>
    <w:rsid w:val="00236830"/>
    <w:rsid w:val="002431F3"/>
    <w:rsid w:val="00244A89"/>
    <w:rsid w:val="00246BA7"/>
    <w:rsid w:val="002551A1"/>
    <w:rsid w:val="00256035"/>
    <w:rsid w:val="002603A9"/>
    <w:rsid w:val="00270186"/>
    <w:rsid w:val="00274486"/>
    <w:rsid w:val="002758A3"/>
    <w:rsid w:val="0027626C"/>
    <w:rsid w:val="002A4250"/>
    <w:rsid w:val="002A6EE3"/>
    <w:rsid w:val="002B1D65"/>
    <w:rsid w:val="002B591B"/>
    <w:rsid w:val="002B5B11"/>
    <w:rsid w:val="002C2D57"/>
    <w:rsid w:val="002C6831"/>
    <w:rsid w:val="002D0B52"/>
    <w:rsid w:val="002D1363"/>
    <w:rsid w:val="002D2F50"/>
    <w:rsid w:val="002E25B0"/>
    <w:rsid w:val="002F6EB0"/>
    <w:rsid w:val="00304AB8"/>
    <w:rsid w:val="00310CC5"/>
    <w:rsid w:val="00314236"/>
    <w:rsid w:val="00314969"/>
    <w:rsid w:val="003175E6"/>
    <w:rsid w:val="0031779D"/>
    <w:rsid w:val="0032236D"/>
    <w:rsid w:val="0032662F"/>
    <w:rsid w:val="0032791A"/>
    <w:rsid w:val="00336B4E"/>
    <w:rsid w:val="00337923"/>
    <w:rsid w:val="00337DCD"/>
    <w:rsid w:val="00345577"/>
    <w:rsid w:val="0035175D"/>
    <w:rsid w:val="003527D7"/>
    <w:rsid w:val="00356074"/>
    <w:rsid w:val="00363E37"/>
    <w:rsid w:val="0036417A"/>
    <w:rsid w:val="00381F20"/>
    <w:rsid w:val="00383A99"/>
    <w:rsid w:val="003856A5"/>
    <w:rsid w:val="00391085"/>
    <w:rsid w:val="00392A1E"/>
    <w:rsid w:val="00392DF2"/>
    <w:rsid w:val="00392E58"/>
    <w:rsid w:val="0039586E"/>
    <w:rsid w:val="003967FE"/>
    <w:rsid w:val="00396D36"/>
    <w:rsid w:val="003A4282"/>
    <w:rsid w:val="003A79CF"/>
    <w:rsid w:val="003B01A6"/>
    <w:rsid w:val="003B021D"/>
    <w:rsid w:val="003B545E"/>
    <w:rsid w:val="003C6D65"/>
    <w:rsid w:val="003D3062"/>
    <w:rsid w:val="003D673E"/>
    <w:rsid w:val="003E0DDC"/>
    <w:rsid w:val="003E5773"/>
    <w:rsid w:val="003F33E7"/>
    <w:rsid w:val="003F5743"/>
    <w:rsid w:val="003F66AA"/>
    <w:rsid w:val="003F72C3"/>
    <w:rsid w:val="00403477"/>
    <w:rsid w:val="004068D8"/>
    <w:rsid w:val="00407942"/>
    <w:rsid w:val="004128A5"/>
    <w:rsid w:val="004132E1"/>
    <w:rsid w:val="004134D7"/>
    <w:rsid w:val="00425804"/>
    <w:rsid w:val="00433273"/>
    <w:rsid w:val="00440776"/>
    <w:rsid w:val="0044330E"/>
    <w:rsid w:val="00446B9C"/>
    <w:rsid w:val="00455BF0"/>
    <w:rsid w:val="004571DF"/>
    <w:rsid w:val="00457B10"/>
    <w:rsid w:val="004743CF"/>
    <w:rsid w:val="004756D7"/>
    <w:rsid w:val="00475F54"/>
    <w:rsid w:val="0047719F"/>
    <w:rsid w:val="00484F8C"/>
    <w:rsid w:val="00485C8C"/>
    <w:rsid w:val="004867E3"/>
    <w:rsid w:val="00496305"/>
    <w:rsid w:val="00497841"/>
    <w:rsid w:val="004A3E6A"/>
    <w:rsid w:val="004A3F8B"/>
    <w:rsid w:val="004A526F"/>
    <w:rsid w:val="004B538B"/>
    <w:rsid w:val="004B5B38"/>
    <w:rsid w:val="004C08F4"/>
    <w:rsid w:val="004C14D5"/>
    <w:rsid w:val="004C15EE"/>
    <w:rsid w:val="004C277C"/>
    <w:rsid w:val="004C7370"/>
    <w:rsid w:val="004D0888"/>
    <w:rsid w:val="004D2531"/>
    <w:rsid w:val="004D4AED"/>
    <w:rsid w:val="004E301F"/>
    <w:rsid w:val="004E6902"/>
    <w:rsid w:val="004F2EEA"/>
    <w:rsid w:val="005040DC"/>
    <w:rsid w:val="005121D0"/>
    <w:rsid w:val="00512DC2"/>
    <w:rsid w:val="00523B44"/>
    <w:rsid w:val="005258C3"/>
    <w:rsid w:val="00537D2B"/>
    <w:rsid w:val="005548C0"/>
    <w:rsid w:val="00554A40"/>
    <w:rsid w:val="005672F3"/>
    <w:rsid w:val="00574F3E"/>
    <w:rsid w:val="00580FC2"/>
    <w:rsid w:val="005914B6"/>
    <w:rsid w:val="00597C6C"/>
    <w:rsid w:val="005B1268"/>
    <w:rsid w:val="005B6870"/>
    <w:rsid w:val="005C0D6C"/>
    <w:rsid w:val="005D5414"/>
    <w:rsid w:val="005E0BDB"/>
    <w:rsid w:val="005E419C"/>
    <w:rsid w:val="005E5C0D"/>
    <w:rsid w:val="005F0744"/>
    <w:rsid w:val="005F2495"/>
    <w:rsid w:val="005F3561"/>
    <w:rsid w:val="0060520A"/>
    <w:rsid w:val="00610AC1"/>
    <w:rsid w:val="00615CBF"/>
    <w:rsid w:val="00617A1C"/>
    <w:rsid w:val="00621043"/>
    <w:rsid w:val="00623F82"/>
    <w:rsid w:val="006314DB"/>
    <w:rsid w:val="00645FDD"/>
    <w:rsid w:val="00654CE1"/>
    <w:rsid w:val="006612E3"/>
    <w:rsid w:val="00661311"/>
    <w:rsid w:val="00663C7E"/>
    <w:rsid w:val="0066419F"/>
    <w:rsid w:val="00664226"/>
    <w:rsid w:val="006657DB"/>
    <w:rsid w:val="00666A36"/>
    <w:rsid w:val="00673B02"/>
    <w:rsid w:val="00681057"/>
    <w:rsid w:val="00683AB4"/>
    <w:rsid w:val="00685ACF"/>
    <w:rsid w:val="00690C56"/>
    <w:rsid w:val="00693FFD"/>
    <w:rsid w:val="00697227"/>
    <w:rsid w:val="006976AA"/>
    <w:rsid w:val="006A163E"/>
    <w:rsid w:val="006A16D9"/>
    <w:rsid w:val="006A40B8"/>
    <w:rsid w:val="006A6CBE"/>
    <w:rsid w:val="006B1F43"/>
    <w:rsid w:val="006C2DF8"/>
    <w:rsid w:val="006C3E1A"/>
    <w:rsid w:val="006D1C3F"/>
    <w:rsid w:val="006D2B49"/>
    <w:rsid w:val="006D751A"/>
    <w:rsid w:val="006E0AF7"/>
    <w:rsid w:val="006E441A"/>
    <w:rsid w:val="006F3555"/>
    <w:rsid w:val="00700160"/>
    <w:rsid w:val="007007F4"/>
    <w:rsid w:val="00704D08"/>
    <w:rsid w:val="0070542E"/>
    <w:rsid w:val="007064D4"/>
    <w:rsid w:val="00714919"/>
    <w:rsid w:val="007157EC"/>
    <w:rsid w:val="00715EB4"/>
    <w:rsid w:val="00716D20"/>
    <w:rsid w:val="0071751D"/>
    <w:rsid w:val="00720A56"/>
    <w:rsid w:val="00722D3E"/>
    <w:rsid w:val="00727166"/>
    <w:rsid w:val="00735A88"/>
    <w:rsid w:val="0074205E"/>
    <w:rsid w:val="007504EC"/>
    <w:rsid w:val="0076276C"/>
    <w:rsid w:val="00764368"/>
    <w:rsid w:val="0076638B"/>
    <w:rsid w:val="007665B7"/>
    <w:rsid w:val="00770FEB"/>
    <w:rsid w:val="0077100A"/>
    <w:rsid w:val="00790D06"/>
    <w:rsid w:val="007A1F78"/>
    <w:rsid w:val="007A2C6E"/>
    <w:rsid w:val="007A2F3C"/>
    <w:rsid w:val="007A4C50"/>
    <w:rsid w:val="007A4FC6"/>
    <w:rsid w:val="007A5617"/>
    <w:rsid w:val="007A572C"/>
    <w:rsid w:val="007B601C"/>
    <w:rsid w:val="007C65F8"/>
    <w:rsid w:val="007D4CA2"/>
    <w:rsid w:val="007D788E"/>
    <w:rsid w:val="007E0695"/>
    <w:rsid w:val="007E5F72"/>
    <w:rsid w:val="007F14B3"/>
    <w:rsid w:val="007F669D"/>
    <w:rsid w:val="008013D6"/>
    <w:rsid w:val="008057BC"/>
    <w:rsid w:val="008079F8"/>
    <w:rsid w:val="00812182"/>
    <w:rsid w:val="00814E68"/>
    <w:rsid w:val="00822BF7"/>
    <w:rsid w:val="00823D90"/>
    <w:rsid w:val="00827827"/>
    <w:rsid w:val="0083252E"/>
    <w:rsid w:val="00841E1D"/>
    <w:rsid w:val="008425CE"/>
    <w:rsid w:val="00851CD3"/>
    <w:rsid w:val="00852521"/>
    <w:rsid w:val="00853786"/>
    <w:rsid w:val="0087555A"/>
    <w:rsid w:val="00884FF8"/>
    <w:rsid w:val="00887328"/>
    <w:rsid w:val="00890FA3"/>
    <w:rsid w:val="0089150F"/>
    <w:rsid w:val="00896A1F"/>
    <w:rsid w:val="00897809"/>
    <w:rsid w:val="008B2352"/>
    <w:rsid w:val="008B26E7"/>
    <w:rsid w:val="008B7110"/>
    <w:rsid w:val="008B7A91"/>
    <w:rsid w:val="008C6CDC"/>
    <w:rsid w:val="008D2F2D"/>
    <w:rsid w:val="008E1271"/>
    <w:rsid w:val="008E3C88"/>
    <w:rsid w:val="008F087C"/>
    <w:rsid w:val="008F1D5E"/>
    <w:rsid w:val="00902355"/>
    <w:rsid w:val="009043FE"/>
    <w:rsid w:val="009044AA"/>
    <w:rsid w:val="00904815"/>
    <w:rsid w:val="009073D5"/>
    <w:rsid w:val="00912FEE"/>
    <w:rsid w:val="00914FDD"/>
    <w:rsid w:val="009278FE"/>
    <w:rsid w:val="00927ED5"/>
    <w:rsid w:val="009308E0"/>
    <w:rsid w:val="009317D5"/>
    <w:rsid w:val="009401DC"/>
    <w:rsid w:val="00945841"/>
    <w:rsid w:val="00945A4F"/>
    <w:rsid w:val="009468F4"/>
    <w:rsid w:val="00947498"/>
    <w:rsid w:val="00953FEC"/>
    <w:rsid w:val="009579BD"/>
    <w:rsid w:val="00960246"/>
    <w:rsid w:val="009679F6"/>
    <w:rsid w:val="00971F73"/>
    <w:rsid w:val="00980131"/>
    <w:rsid w:val="00980BA1"/>
    <w:rsid w:val="009847E8"/>
    <w:rsid w:val="0098777C"/>
    <w:rsid w:val="009946A0"/>
    <w:rsid w:val="00997B9A"/>
    <w:rsid w:val="00997FFC"/>
    <w:rsid w:val="009A2E88"/>
    <w:rsid w:val="009A43C4"/>
    <w:rsid w:val="009B0CE5"/>
    <w:rsid w:val="009B3D2E"/>
    <w:rsid w:val="009C263B"/>
    <w:rsid w:val="009C5E84"/>
    <w:rsid w:val="009D0942"/>
    <w:rsid w:val="009D0C78"/>
    <w:rsid w:val="009E3C66"/>
    <w:rsid w:val="009E4E18"/>
    <w:rsid w:val="009E6424"/>
    <w:rsid w:val="009F26AF"/>
    <w:rsid w:val="00A03C9C"/>
    <w:rsid w:val="00A04088"/>
    <w:rsid w:val="00A041E6"/>
    <w:rsid w:val="00A070F9"/>
    <w:rsid w:val="00A10AA7"/>
    <w:rsid w:val="00A1675E"/>
    <w:rsid w:val="00A276C9"/>
    <w:rsid w:val="00A30FBC"/>
    <w:rsid w:val="00A32F86"/>
    <w:rsid w:val="00A43363"/>
    <w:rsid w:val="00A43594"/>
    <w:rsid w:val="00A44B21"/>
    <w:rsid w:val="00A47057"/>
    <w:rsid w:val="00A476EC"/>
    <w:rsid w:val="00A47D63"/>
    <w:rsid w:val="00A514C6"/>
    <w:rsid w:val="00A526E7"/>
    <w:rsid w:val="00A52975"/>
    <w:rsid w:val="00A555F6"/>
    <w:rsid w:val="00A569A9"/>
    <w:rsid w:val="00A62603"/>
    <w:rsid w:val="00A774F6"/>
    <w:rsid w:val="00A80085"/>
    <w:rsid w:val="00A84484"/>
    <w:rsid w:val="00A85069"/>
    <w:rsid w:val="00A86B00"/>
    <w:rsid w:val="00A87751"/>
    <w:rsid w:val="00A91D73"/>
    <w:rsid w:val="00A9275E"/>
    <w:rsid w:val="00AA1C09"/>
    <w:rsid w:val="00AA2287"/>
    <w:rsid w:val="00AB218E"/>
    <w:rsid w:val="00AB279E"/>
    <w:rsid w:val="00AC1277"/>
    <w:rsid w:val="00AC6158"/>
    <w:rsid w:val="00AC7D2D"/>
    <w:rsid w:val="00AD75A4"/>
    <w:rsid w:val="00AE1B5B"/>
    <w:rsid w:val="00AE435B"/>
    <w:rsid w:val="00AE5C1D"/>
    <w:rsid w:val="00AF1430"/>
    <w:rsid w:val="00AF16D6"/>
    <w:rsid w:val="00AF78E6"/>
    <w:rsid w:val="00B03721"/>
    <w:rsid w:val="00B03B2D"/>
    <w:rsid w:val="00B07F52"/>
    <w:rsid w:val="00B114AE"/>
    <w:rsid w:val="00B24C62"/>
    <w:rsid w:val="00B30BBE"/>
    <w:rsid w:val="00B33871"/>
    <w:rsid w:val="00B405E3"/>
    <w:rsid w:val="00B41AAF"/>
    <w:rsid w:val="00B42377"/>
    <w:rsid w:val="00B43891"/>
    <w:rsid w:val="00B45B6D"/>
    <w:rsid w:val="00B46020"/>
    <w:rsid w:val="00B478A4"/>
    <w:rsid w:val="00B577EC"/>
    <w:rsid w:val="00B66C8B"/>
    <w:rsid w:val="00B67BF0"/>
    <w:rsid w:val="00B71F20"/>
    <w:rsid w:val="00B752C0"/>
    <w:rsid w:val="00B94707"/>
    <w:rsid w:val="00B94CBC"/>
    <w:rsid w:val="00B95869"/>
    <w:rsid w:val="00B9641F"/>
    <w:rsid w:val="00BA137C"/>
    <w:rsid w:val="00BA3C49"/>
    <w:rsid w:val="00BA588C"/>
    <w:rsid w:val="00BA5E2A"/>
    <w:rsid w:val="00BB294E"/>
    <w:rsid w:val="00BC364C"/>
    <w:rsid w:val="00BC6985"/>
    <w:rsid w:val="00BD2A25"/>
    <w:rsid w:val="00BD6A40"/>
    <w:rsid w:val="00BD79CC"/>
    <w:rsid w:val="00BE0AAB"/>
    <w:rsid w:val="00BE0C93"/>
    <w:rsid w:val="00BE0CB9"/>
    <w:rsid w:val="00BE196F"/>
    <w:rsid w:val="00BE2648"/>
    <w:rsid w:val="00BE605E"/>
    <w:rsid w:val="00BE6C14"/>
    <w:rsid w:val="00BE6CA4"/>
    <w:rsid w:val="00BF2831"/>
    <w:rsid w:val="00BF3069"/>
    <w:rsid w:val="00BF5154"/>
    <w:rsid w:val="00BF5A7A"/>
    <w:rsid w:val="00C01EC7"/>
    <w:rsid w:val="00C05499"/>
    <w:rsid w:val="00C0714E"/>
    <w:rsid w:val="00C07268"/>
    <w:rsid w:val="00C1001E"/>
    <w:rsid w:val="00C104F1"/>
    <w:rsid w:val="00C16CED"/>
    <w:rsid w:val="00C24ED8"/>
    <w:rsid w:val="00C25E27"/>
    <w:rsid w:val="00C26901"/>
    <w:rsid w:val="00C312F7"/>
    <w:rsid w:val="00C35692"/>
    <w:rsid w:val="00C37BFB"/>
    <w:rsid w:val="00C40778"/>
    <w:rsid w:val="00C40BA5"/>
    <w:rsid w:val="00C413F1"/>
    <w:rsid w:val="00C42B4E"/>
    <w:rsid w:val="00C44879"/>
    <w:rsid w:val="00C47E4E"/>
    <w:rsid w:val="00C53B60"/>
    <w:rsid w:val="00C55A32"/>
    <w:rsid w:val="00C623B3"/>
    <w:rsid w:val="00C751E7"/>
    <w:rsid w:val="00C8048A"/>
    <w:rsid w:val="00C80E4C"/>
    <w:rsid w:val="00C8218A"/>
    <w:rsid w:val="00C85310"/>
    <w:rsid w:val="00C858D7"/>
    <w:rsid w:val="00C86384"/>
    <w:rsid w:val="00C9538A"/>
    <w:rsid w:val="00C96E2C"/>
    <w:rsid w:val="00CA14E0"/>
    <w:rsid w:val="00CA1EDE"/>
    <w:rsid w:val="00CA6D18"/>
    <w:rsid w:val="00CA7786"/>
    <w:rsid w:val="00CB167D"/>
    <w:rsid w:val="00CC10BB"/>
    <w:rsid w:val="00CD3E7B"/>
    <w:rsid w:val="00CD544E"/>
    <w:rsid w:val="00CD6F53"/>
    <w:rsid w:val="00CE6AF1"/>
    <w:rsid w:val="00CF1FE1"/>
    <w:rsid w:val="00CF7B19"/>
    <w:rsid w:val="00D034FE"/>
    <w:rsid w:val="00D06CEC"/>
    <w:rsid w:val="00D14E4F"/>
    <w:rsid w:val="00D15FA0"/>
    <w:rsid w:val="00D203FA"/>
    <w:rsid w:val="00D20809"/>
    <w:rsid w:val="00D22006"/>
    <w:rsid w:val="00D22737"/>
    <w:rsid w:val="00D22808"/>
    <w:rsid w:val="00D2489A"/>
    <w:rsid w:val="00D254BF"/>
    <w:rsid w:val="00D270E6"/>
    <w:rsid w:val="00D30B3A"/>
    <w:rsid w:val="00D4218C"/>
    <w:rsid w:val="00D42D0A"/>
    <w:rsid w:val="00D4402B"/>
    <w:rsid w:val="00D50771"/>
    <w:rsid w:val="00D559F9"/>
    <w:rsid w:val="00D63F40"/>
    <w:rsid w:val="00D64A23"/>
    <w:rsid w:val="00D73616"/>
    <w:rsid w:val="00D74A93"/>
    <w:rsid w:val="00D76396"/>
    <w:rsid w:val="00D80A7A"/>
    <w:rsid w:val="00DA0685"/>
    <w:rsid w:val="00DA3CA9"/>
    <w:rsid w:val="00DB0591"/>
    <w:rsid w:val="00DB12C0"/>
    <w:rsid w:val="00DB5D9D"/>
    <w:rsid w:val="00DC30C1"/>
    <w:rsid w:val="00DC4C6D"/>
    <w:rsid w:val="00DC6FE7"/>
    <w:rsid w:val="00DD4D73"/>
    <w:rsid w:val="00DE044D"/>
    <w:rsid w:val="00DE0601"/>
    <w:rsid w:val="00DF2203"/>
    <w:rsid w:val="00DF23D8"/>
    <w:rsid w:val="00DF264A"/>
    <w:rsid w:val="00E024C8"/>
    <w:rsid w:val="00E030D1"/>
    <w:rsid w:val="00E04D41"/>
    <w:rsid w:val="00E2084E"/>
    <w:rsid w:val="00E25924"/>
    <w:rsid w:val="00E319A1"/>
    <w:rsid w:val="00E34D0C"/>
    <w:rsid w:val="00E43240"/>
    <w:rsid w:val="00E45413"/>
    <w:rsid w:val="00E460B8"/>
    <w:rsid w:val="00E50E71"/>
    <w:rsid w:val="00E524D0"/>
    <w:rsid w:val="00E56369"/>
    <w:rsid w:val="00E63003"/>
    <w:rsid w:val="00E64B71"/>
    <w:rsid w:val="00E6606E"/>
    <w:rsid w:val="00E70E59"/>
    <w:rsid w:val="00E807B3"/>
    <w:rsid w:val="00E80ED5"/>
    <w:rsid w:val="00E819A3"/>
    <w:rsid w:val="00E82707"/>
    <w:rsid w:val="00E95662"/>
    <w:rsid w:val="00E95C99"/>
    <w:rsid w:val="00EB1CDF"/>
    <w:rsid w:val="00EB4D9C"/>
    <w:rsid w:val="00EB4E1B"/>
    <w:rsid w:val="00EC0C82"/>
    <w:rsid w:val="00EC4824"/>
    <w:rsid w:val="00ED0070"/>
    <w:rsid w:val="00ED1152"/>
    <w:rsid w:val="00ED37FB"/>
    <w:rsid w:val="00EE0592"/>
    <w:rsid w:val="00EE069E"/>
    <w:rsid w:val="00EE5164"/>
    <w:rsid w:val="00EE6080"/>
    <w:rsid w:val="00EF0702"/>
    <w:rsid w:val="00EF1F1C"/>
    <w:rsid w:val="00EF622A"/>
    <w:rsid w:val="00EF68B1"/>
    <w:rsid w:val="00F0770C"/>
    <w:rsid w:val="00F07CD8"/>
    <w:rsid w:val="00F14D5B"/>
    <w:rsid w:val="00F154A7"/>
    <w:rsid w:val="00F16BDE"/>
    <w:rsid w:val="00F22306"/>
    <w:rsid w:val="00F23144"/>
    <w:rsid w:val="00F25BD9"/>
    <w:rsid w:val="00F3216D"/>
    <w:rsid w:val="00F33C39"/>
    <w:rsid w:val="00F34842"/>
    <w:rsid w:val="00F4288C"/>
    <w:rsid w:val="00F4447A"/>
    <w:rsid w:val="00F44790"/>
    <w:rsid w:val="00F45D1F"/>
    <w:rsid w:val="00F56627"/>
    <w:rsid w:val="00F613BC"/>
    <w:rsid w:val="00F706CA"/>
    <w:rsid w:val="00F72772"/>
    <w:rsid w:val="00F727B9"/>
    <w:rsid w:val="00F73FEF"/>
    <w:rsid w:val="00F75F2D"/>
    <w:rsid w:val="00F76F82"/>
    <w:rsid w:val="00F80C6E"/>
    <w:rsid w:val="00F83F72"/>
    <w:rsid w:val="00F86474"/>
    <w:rsid w:val="00F90BBD"/>
    <w:rsid w:val="00F91470"/>
    <w:rsid w:val="00F92AC5"/>
    <w:rsid w:val="00F93CC5"/>
    <w:rsid w:val="00F94C71"/>
    <w:rsid w:val="00F96A80"/>
    <w:rsid w:val="00F96ADA"/>
    <w:rsid w:val="00FA020F"/>
    <w:rsid w:val="00FA3172"/>
    <w:rsid w:val="00FA3BA0"/>
    <w:rsid w:val="00FA4DD7"/>
    <w:rsid w:val="00FA5C98"/>
    <w:rsid w:val="00FA7098"/>
    <w:rsid w:val="00FB3B46"/>
    <w:rsid w:val="00FB7171"/>
    <w:rsid w:val="00FC4A92"/>
    <w:rsid w:val="00FE28B5"/>
    <w:rsid w:val="00FE4FE6"/>
    <w:rsid w:val="00FE6556"/>
    <w:rsid w:val="00FF00D1"/>
    <w:rsid w:val="00FF15FA"/>
    <w:rsid w:val="00FF2741"/>
    <w:rsid w:val="00FF5C2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B2DC2CE"/>
  <w15:docId w15:val="{E1883617-279F-45A6-9432-A9CEC04387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A25"/>
  </w:style>
  <w:style w:type="paragraph" w:styleId="Heading1">
    <w:name w:val="heading 1"/>
    <w:basedOn w:val="Normal"/>
    <w:next w:val="Normal"/>
    <w:link w:val="Heading1Char"/>
    <w:uiPriority w:val="9"/>
    <w:qFormat/>
    <w:rsid w:val="007504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504E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4FD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6D751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6D751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3D5"/>
  </w:style>
  <w:style w:type="paragraph" w:styleId="Footer">
    <w:name w:val="footer"/>
    <w:basedOn w:val="Normal"/>
    <w:link w:val="FooterChar"/>
    <w:uiPriority w:val="99"/>
    <w:unhideWhenUsed/>
    <w:rsid w:val="009073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3D5"/>
  </w:style>
  <w:style w:type="paragraph" w:styleId="BalloonText">
    <w:name w:val="Balloon Text"/>
    <w:basedOn w:val="Normal"/>
    <w:link w:val="BalloonTextChar"/>
    <w:uiPriority w:val="99"/>
    <w:semiHidden/>
    <w:unhideWhenUsed/>
    <w:rsid w:val="00907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3D5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C24ED8"/>
    <w:pPr>
      <w:spacing w:after="0" w:line="240" w:lineRule="auto"/>
    </w:pPr>
    <w:rPr>
      <w:rFonts w:ascii="Tahoma" w:eastAsia="Times New Roman" w:hAnsi="Tahoma" w:cs="Times New Roman"/>
    </w:rPr>
  </w:style>
  <w:style w:type="character" w:customStyle="1" w:styleId="NoSpacingChar">
    <w:name w:val="No Spacing Char"/>
    <w:basedOn w:val="DefaultParagraphFont"/>
    <w:link w:val="NoSpacing"/>
    <w:uiPriority w:val="1"/>
    <w:rsid w:val="00C24ED8"/>
    <w:rPr>
      <w:rFonts w:ascii="Tahoma" w:eastAsia="Times New Roman" w:hAnsi="Tahoma" w:cs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C24ED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C24ED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C24ED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24ED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504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504EC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7504E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aption">
    <w:name w:val="caption"/>
    <w:basedOn w:val="Normal"/>
    <w:next w:val="Normal"/>
    <w:unhideWhenUsed/>
    <w:qFormat/>
    <w:rsid w:val="00C858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C858D7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858D7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A8448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14FD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4E301F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C40778"/>
    <w:pPr>
      <w:tabs>
        <w:tab w:val="right" w:leader="dot" w:pos="9350"/>
      </w:tabs>
      <w:spacing w:after="0"/>
      <w:ind w:left="216"/>
    </w:pPr>
  </w:style>
  <w:style w:type="paragraph" w:styleId="TableofFigures">
    <w:name w:val="table of figures"/>
    <w:basedOn w:val="Normal"/>
    <w:next w:val="Normal"/>
    <w:uiPriority w:val="99"/>
    <w:unhideWhenUsed/>
    <w:rsid w:val="00177ADF"/>
    <w:pPr>
      <w:spacing w:after="0"/>
    </w:pPr>
  </w:style>
  <w:style w:type="paragraph" w:styleId="TOC3">
    <w:name w:val="toc 3"/>
    <w:basedOn w:val="Normal"/>
    <w:next w:val="Normal"/>
    <w:autoRedefine/>
    <w:uiPriority w:val="39"/>
    <w:unhideWhenUsed/>
    <w:rsid w:val="00997FFC"/>
    <w:pPr>
      <w:spacing w:after="100"/>
      <w:ind w:left="440"/>
    </w:pPr>
  </w:style>
  <w:style w:type="character" w:styleId="SubtleEmphasis">
    <w:name w:val="Subtle Emphasis"/>
    <w:basedOn w:val="Emphasis"/>
    <w:uiPriority w:val="19"/>
    <w:qFormat/>
    <w:rsid w:val="004A526F"/>
    <w:rPr>
      <w:i/>
      <w:iCs/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rsid w:val="006D751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6D751A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CommentReference">
    <w:name w:val="annotation reference"/>
    <w:basedOn w:val="DefaultParagraphFont"/>
    <w:uiPriority w:val="99"/>
    <w:semiHidden/>
    <w:unhideWhenUsed/>
    <w:rsid w:val="00E8270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27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8270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270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2707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685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685AC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685AC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GridTable1Light">
    <w:name w:val="Grid Table 1 Light"/>
    <w:basedOn w:val="TableNormal"/>
    <w:uiPriority w:val="46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">
    <w:name w:val="Grid Table 4"/>
    <w:basedOn w:val="TableNormal"/>
    <w:uiPriority w:val="49"/>
    <w:rsid w:val="00DB0591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F2230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BD2A25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32662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16063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4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customXml" Target="ink/ink5.xml"/><Relationship Id="rId26" Type="http://schemas.openxmlformats.org/officeDocument/2006/relationships/customXml" Target="ink/ink9.xml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openxmlformats.org/officeDocument/2006/relationships/customXml" Target="ink/ink13.xml"/><Relationship Id="rId42" Type="http://schemas.openxmlformats.org/officeDocument/2006/relationships/customXml" Target="ink/ink17.xml"/><Relationship Id="rId47" Type="http://schemas.openxmlformats.org/officeDocument/2006/relationships/image" Target="media/image21.png"/><Relationship Id="rId50" Type="http://schemas.openxmlformats.org/officeDocument/2006/relationships/image" Target="media/image23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ustomXml" Target="ink/ink4.xml"/><Relationship Id="rId29" Type="http://schemas.openxmlformats.org/officeDocument/2006/relationships/image" Target="media/image12.png"/><Relationship Id="rId11" Type="http://schemas.openxmlformats.org/officeDocument/2006/relationships/image" Target="media/image3.png"/><Relationship Id="rId24" Type="http://schemas.openxmlformats.org/officeDocument/2006/relationships/customXml" Target="ink/ink8.xml"/><Relationship Id="rId32" Type="http://schemas.openxmlformats.org/officeDocument/2006/relationships/customXml" Target="ink/ink12.xml"/><Relationship Id="rId37" Type="http://schemas.openxmlformats.org/officeDocument/2006/relationships/image" Target="media/image16.png"/><Relationship Id="rId40" Type="http://schemas.openxmlformats.org/officeDocument/2006/relationships/customXml" Target="ink/ink16.xml"/><Relationship Id="rId45" Type="http://schemas.openxmlformats.org/officeDocument/2006/relationships/image" Target="media/image20.pn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customXml" Target="ink/ink1.xm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customXml" Target="ink/ink18.xml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ink/ink3.xml"/><Relationship Id="rId22" Type="http://schemas.openxmlformats.org/officeDocument/2006/relationships/customXml" Target="ink/ink7.xml"/><Relationship Id="rId27" Type="http://schemas.openxmlformats.org/officeDocument/2006/relationships/image" Target="media/image11.png"/><Relationship Id="rId30" Type="http://schemas.openxmlformats.org/officeDocument/2006/relationships/customXml" Target="ink/ink11.xml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customXml" Target="ink/ink20.xml"/><Relationship Id="rId8" Type="http://schemas.openxmlformats.org/officeDocument/2006/relationships/image" Target="media/image1.jpeg"/><Relationship Id="rId51" Type="http://schemas.openxmlformats.org/officeDocument/2006/relationships/hyperlink" Target="https://i.pinimg.com/564x/90/f3/c2/90f3c2b9fca4f1efa215f680ba2114e1.jpg" TargetMode="External"/><Relationship Id="rId3" Type="http://schemas.openxmlformats.org/officeDocument/2006/relationships/styles" Target="styles.xml"/><Relationship Id="rId12" Type="http://schemas.openxmlformats.org/officeDocument/2006/relationships/customXml" Target="ink/ink2.xm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customXml" Target="ink/ink15.xml"/><Relationship Id="rId46" Type="http://schemas.openxmlformats.org/officeDocument/2006/relationships/customXml" Target="ink/ink19.xml"/><Relationship Id="rId20" Type="http://schemas.openxmlformats.org/officeDocument/2006/relationships/customXml" Target="ink/ink6.xml"/><Relationship Id="rId41" Type="http://schemas.openxmlformats.org/officeDocument/2006/relationships/image" Target="media/image18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customXml" Target="ink/ink10.xml"/><Relationship Id="rId36" Type="http://schemas.openxmlformats.org/officeDocument/2006/relationships/customXml" Target="ink/ink14.xml"/><Relationship Id="rId49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ianze%20Wu\Downloads\Template%20-%20LD%20Readme%20v1.2%20(CK).dotx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5:19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23 24575,'-3'0'0,"-1"0"0,1 0 0,-1 0 0,1 1 0,-1-1 0,1 1 0,0-1 0,-1 1 0,1 0 0,0 1 0,0-1 0,-1 0 0,-4 4 0,6-3 0,0 0 0,1 1 0,-1-1 0,1 0 0,-1 1 0,1-1 0,0 0 0,0 1 0,0 0 0,0-1 0,0 1 0,1-1 0,-1 1 0,1 0 0,0 0 0,0-1 0,0 1 0,0 3 0,0-3 0,0 1 0,1 0 0,-1 0 0,1 0 0,0 0 0,0 0 0,0-1 0,1 1 0,-1 0 0,1-1 0,0 1 0,0-1 0,0 0 0,0 0 0,0 1 0,1-2 0,0 1 0,-1 0 0,1 0 0,0-1 0,1 1 0,4 2 0,25 24 0,-32-28-3,0-1-1,0 1 1,-1 0-1,1 0 0,0 0 1,-1 0-1,1-1 1,0 1-1,-1 0 0,1 0 1,-1 0-1,1 0 1,-1 0-1,0 0 1,1 0-1,-1 1 0,0-1 1,0 0-1,1 0 1,-1 0-1,0 0 0,0 0 1,-1 0-1,1 0 1,0 2-1,-1-2 15,0 0-1,0 0 1,0 0-1,0 0 1,0-1 0,0 1-1,0 0 1,0 0-1,0-1 1,0 1 0,0 0-1,-1-1 1,1 1-1,0-1 1,0 0 0,-1 1-1,-1-1 1,-10 2-237,0-1 1,0-1-1,-17-1 0,23 1-334,-3 0-6266</inkml:trace>
  <inkml:trace contextRef="#ctx0" brushRef="#br0" timeOffset="1894.63">212 1 24575,'-2'0'0,"1"0"0,-1 0 0,0 0 0,0 0 0,1 1 0,-1-1 0,0 1 0,0-1 0,1 1 0,-1 0 0,1-1 0,-1 1 0,0 0 0,1 0 0,0 0 0,-1 0 0,1 1 0,0-1 0,-1 0 0,1 0 0,-1 3 0,0-1 0,0 0 0,1 0 0,-1 0 0,1 0 0,0 1 0,0-1 0,0 0 0,1 1 0,-1-1 0,1 7 0,0-5 0,0 1 0,0 0 0,0-1 0,1 1 0,0-1 0,1 1 0,-1-1 0,1 1 0,0-1 0,0 0 0,0 0 0,1 0 0,6 8 0,10 6 0,-12-13 0,0 0 0,0 1 0,-1 0 0,9 12 0,-14-18 0,0 1 0,0 0 0,0 0 0,0 0 0,0 0 0,-1 0 0,1 0 0,-1 0 0,1 0 0,-1 0 0,0 0 0,0 1 0,1-1 0,-2 0 0,1 0 0,0 0 0,0 0 0,-1 0 0,1 0 0,-1 0 0,1 0 0,-1 0 0,0 0 0,0 0 0,-1 2 0,0-2-72,0 0 1,1-1-1,-1 1 0,0-1 0,0 1 0,0-1 0,0 0 0,0 0 1,0 0-1,-1 0 0,1 0 0,0 0 0,0-1 0,-1 1 0,1-1 1,0 0-1,-1 1 0,-3-1 0,-6 0-6754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36.402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0 1 24575,'7'0'0,"0"1"0,0 0 0,0 1 0,-1-1 0,1 2 0,-1-1 0,1 1 0,-1-1 0,0 2 0,0-1 0,6 5 0,12 9 0,26 26 0,-30-26 0,1 2 0,-8-7 0,0-1 0,0-1 0,1 0 0,0 0 0,1-1 0,22 10 0,-11-9 0,-1 1 0,44 27 0,-59-31 0,-1-1 0,0 1 0,0 1 0,0 0 0,-1 0 0,0 1 0,-1 0 0,0 0 0,8 14 0,-13-21 0,0 1 0,-1 0 0,1 0 0,-1-1 0,0 1 0,0 0 0,0 1 0,-1-1 0,1 0 0,-1 0 0,1 0 0,-1 0 0,0 0 0,0 1 0,0-1 0,-1 0 0,1 0 0,-1 0 0,0 0 0,0 0 0,0 0 0,-2 5 0,-1-4 0,1 1 0,-1-1 0,0 1 0,-1-1 0,1 0 0,-1-1 0,0 1 0,0-1 0,0 0 0,0 0 0,-7 2 0,-128 49 0,106-43 0,1 1 0,0 1 0,1 2 0,-40 26 0,26-7-1365,27-18-5461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34.302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0 1 24575,'24'0'0,"0"2"0,1 1 0,-2 1 0,1 1 0,29 10 0,110 51 0,-147-58 0,-2-3 0,0-1 0,0 0 0,28 4 0,-32-7 0,0 0 0,0 1 0,0 0 0,-1 0 0,1 1 0,-1 1 0,0 0 0,0 0 0,0 0 0,9 7 0,-17-10 0,1 0 0,-1 0 0,0 0 0,0 1 0,0-1 0,0 0 0,0 0 0,0 1 0,0-1 0,0 0 0,-1 1 0,1-1 0,0 1 0,-1-1 0,1 1 0,-1-1 0,0 1 0,0 0 0,1-1 0,-1 1 0,0-1 0,0 1 0,0 0 0,0-1 0,-1 1 0,1-1 0,0 1 0,-1-1 0,1 1 0,-1-1 0,0 1 0,1-1 0,-1 1 0,0-1 0,0 0 0,0 1 0,0-1 0,0 0 0,0 0 0,0 1 0,0-1 0,-2 1 0,-7 7 0,0-1 0,-1 0 0,0 0 0,-13 6 0,12-6 0,-40 28 0,-67 62 0,101-82 0,1-2-1365,2-2-5461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31.639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516 1 24575,'-1'0'0,"-133"4"0,116-1 0,0 0 0,1 0 0,-1 2 0,1 0 0,-24 11 0,-2 4 0,11-7 0,1 1 0,1 2 0,-44 32 0,70-46 0,1 1 0,0-1 0,0 1 0,0 0 0,0 0 0,1 0 0,-1 1 0,1-1 0,0 1 0,0-1 0,0 1 0,0 0 0,1 0 0,-1 0 0,1 0 0,0 0 0,0 0 0,0 6 0,1-4 0,0 1 0,1-1 0,0 0 0,0 0 0,1 0 0,0 0 0,0 0 0,0-1 0,1 1 0,-1-1 0,5 7 0,8 9 0,0-1 0,2-1 0,0 0 0,38 31 0,24 9 27,-59-46-305,0 1-1,-1 0 1,-1 2-1,29 31 1,-33-28-6548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29.070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0 302 24575,'3'-2'0,"0"1"0,0 0 0,0-1 0,0 1 0,0-1 0,0 0 0,-1 0 0,1 0 0,-1 0 0,1 0 0,-1-1 0,3-3 0,5-4 0,21-18 0,-2-2 0,0-1 0,38-56 0,-49 58 0,-16 23 0,2 0 0,-1 1 0,0-1 0,1 1 0,6-7 0,-7 10 0,-1 0 0,1 0 0,-1 1 0,1-1 0,0 1 0,0-1 0,0 1 0,0 0 0,0 0 0,0 0 0,0 0 0,0 1 0,0-1 0,6 1 0,-4-1 0,0 1 0,0 0 0,0 1 0,0-1 0,1 1 0,-1 0 0,0 0 0,0 0 0,0 1 0,-1 0 0,1 0 0,7 4 0,-5-1 0,0 1 0,0 0 0,0 0 0,-1 0 0,0 1 0,7 10 0,2 1-455,1-1 0,20 18 0,-20-20-6371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08.823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0 1 24575,'2'0'0,"1"1"0,-1-1 0,0 1 0,0 0 0,0 0 0,1 0 0,-1 0 0,0 0 0,0 0 0,-1 1 0,1-1 0,0 1 0,0 0 0,1 2 0,23 26 0,-9-7 0,2-2 0,1 0 0,0-2 0,1 0 0,1-1 0,1-1 0,1-1 0,0-1 0,1-2 0,0 0 0,1-1 0,1-2 0,-1-1 0,39 9 0,-61-18 0,1 1 0,1 1 0,0-1 0,-1 1 0,0 0 0,7 3 0,-12-5 0,0 0 0,0 0 0,0 1 0,0-1 0,0 0 0,0 0 0,0 1 0,0-1 0,0 0 0,0 0 0,1 0 0,-1 1 0,0-1 0,-1 0 0,1 0 0,0 1 0,0-1 0,0 0 0,0 0 0,0 1 0,0-1 0,0 0 0,0 0 0,0 0 0,0 1 0,0-1 0,-1 0 0,1 0 0,0 0 0,0 1 0,0-1 0,0 0 0,-1 0 0,1 0 0,0 0 0,0 0 0,0 1 0,-1-1 0,1 0 0,0 0 0,0 0 0,-1 0 0,1 0 0,0 0 0,0 0 0,0 0 0,-1 0 0,1 0 0,0 0 0,0 0 0,-1 0 0,1 0 0,0 0 0,-18 6 0,16-6 0,-30 9 0,-14 3 0,1 1 0,0 3 0,1 1 0,-44 26 0,55-23-455,1 1 0,-36 32 0,45-33-6371</inkml:trace>
  <inkml:trace contextRef="#ctx0" brushRef="#br0" timeOffset="1683.45">1651 678 24575,'-23'1'0,"0"1"0,1 1 0,-1 2 0,1 0 0,0 1 0,0 1 0,0 2 0,1 0 0,1 1 0,-1 0 0,2 2 0,0 1 0,0 0 0,1 1 0,1 1 0,-23 25 0,34-35 0,0 0 0,-1 0 0,0 0 0,0-1 0,0 0 0,-10 4 0,-21 13 0,38-21 0,-1 1 0,0-1 0,0 1 0,1-1 0,-1 1 0,0-1 0,1 1 0,-1 0 0,1-1 0,-1 1 0,1 0 0,-1-1 0,1 1 0,-1 0 0,1 0 0,-1-1 0,1 1 0,0 0 0,0 0 0,-1 0 0,1-1 0,0 1 0,0 0 0,0 0 0,0 0 0,0 1 0,1 0 0,-1-1 0,1 1 0,0-1 0,0 1 0,0-1 0,0 1 0,0-1 0,0 0 0,0 0 0,0 1 0,0-1 0,1 0 0,1 1 0,8 5 0,0 0 0,1-1 0,12 5 0,-11-5 0,162 81-1365,-141-71-5461</inkml:trace>
  <inkml:trace contextRef="#ctx0" brushRef="#br0" timeOffset="3170.44">0 2477 24575,'2'-2'0,"1"0"0,-1 1 0,0-1 0,1 1 0,-1 0 0,1-1 0,0 1 0,-1 0 0,1 1 0,0-1 0,-1 0 0,1 1 0,0 0 0,0 0 0,0 0 0,0 0 0,-1 0 0,1 0 0,0 1 0,0-1 0,-1 1 0,1 0 0,0 0 0,-1 0 0,1 0 0,2 2 0,6 2 0,-1 0 0,0 1 0,0 1 0,16 13 0,-10-4 0,0 1 0,-1 1 0,-1 0 0,-1 1 0,22 40 0,1 2 0,-34-58 0,-1 0 0,1-1 0,0 1 0,0 0 0,1-1 0,-1 0 0,1 1 0,-1-1 0,1 0 0,-1 0 0,1 0 0,0-1 0,0 1 0,0-1 0,0 1 0,0-1 0,0 0 0,1 0 0,3 0 0,-2-1 0,0 0 0,-1 0 0,1 0 0,0-1 0,0 0 0,-1 0 0,1 0 0,-1-1 0,1 0 0,-1 0 0,1 0 0,3-3 0,11-7 0,0-2 0,-2 0 0,1-2 0,21-24 0,-34 34 0,58-59-103,163-181-1159,-218 236-5564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06.238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617 1 24575,'0'3'0,"-1"1"0,1 0 0,-1-1 0,0 1 0,0-1 0,-1 1 0,1-1 0,-1 1 0,0-1 0,0 0 0,0 0 0,0 0 0,0 0 0,-1 0 0,1 0 0,-1-1 0,-5 5 0,-2 1 0,-1 0 0,0-1 0,-19 9 0,-15 7 0,-154 83 0,177-93 0,0 1 0,1 1 0,0 1 0,2 1 0,-34 35 0,28-22 0,7-9 0,0 1 0,2 1 0,-20 33 0,36-54 0,-1 0 0,0 0 0,0 0 0,1 1 0,0-1 0,-1 0 0,1 0 0,0 0 0,0 0 0,0 0 0,0 0 0,0 1 0,1-1 0,-1 0 0,0 0 0,1 0 0,0 0 0,0 0 0,-1 0 0,1 0 0,0 0 0,0 0 0,1-1 0,-1 1 0,0 0 0,1 0 0,-1-1 0,1 1 0,2 1 0,5 5 0,1-1 0,0 0 0,1 0 0,10 4 0,-14-7 0,116 57-682,217 75-1,-313-126-6143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03.513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0 731 24575,'4'-1'0,"0"1"0,0-1 0,-1 0 0,1 0 0,0 0 0,-1-1 0,1 1 0,0-1 0,-1 0 0,0 0 0,1 0 0,-1 0 0,0-1 0,0 1 0,-1-1 0,1 0 0,3-4 0,6-8 0,-1 0 0,13-23 0,-10 15 0,2-5 0,-1 0 0,-1-1 0,19-59 0,-15 40 0,-11 33 0,-1-1 0,-1 1 0,0-1 0,-1-1 0,-1 1 0,2-29 0,-5 26 0,1-1 0,1 1 0,7-34 0,-6 43 0,0 0 0,1 0 0,1 0 0,0 1 0,0-1 0,0 1 0,1 0 0,12-12 0,-16 18 0,0 0 0,1 1 0,-1-1 0,1 1 0,0-1 0,0 1 0,0 0 0,0 0 0,0 0 0,0 1 0,0-1 0,0 1 0,1 0 0,-1-1 0,1 1 0,-1 1 0,6-2 0,-6 3 0,1-1 0,-1 1 0,0-1 0,1 1 0,-1 0 0,0 0 0,0 0 0,0 1 0,0-1 0,0 1 0,0 0 0,0 0 0,0 0 0,-1 0 0,1 0 0,-1 0 0,1 1 0,2 4 0,4 4 0,-1 0 0,0 0 0,-1 1 0,0 1 0,-1-1 0,5 15 0,20 80 0,-3-8 0,20 56-1365,-42-139-5461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1:58.201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2 419 24575,'-2'-123'0,"5"-129"0,-3 250 0,0 0 0,0 0 0,0 0 0,0 1 0,0-1 0,1 0 0,-1 0 0,1 0 0,-1 1 0,1-1 0,0 0 0,0 0 0,0 1 0,0-1 0,0 1 0,0-1 0,0 1 0,0-1 0,1 1 0,-1 0 0,1 0 0,-1-1 0,1 1 0,2-1 0,-1 1 0,-1 0 0,1 1 0,0 0 0,0-1 0,0 1 0,0 0 0,0 0 0,0 1 0,0-1 0,0 0 0,0 1 0,-1 0 0,1 0 0,3 1 0,8 4 0,0 1 0,0 0 0,-1 1 0,22 17 0,1 1 0,29 27 0,-40-35-1365,-12-12-5461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1:54.577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239 1 24575,'-10'12'0,"0"2"0,0 0 0,2 0 0,0 0 0,0 1 0,1 0 0,-7 25 0,7-20 0,0-1 0,-2 0 0,0 0 0,-14 19 0,-78 118 0,100-154 0,0 0 0,0 0 0,0 0 0,0 0 0,0 0 0,1 0 0,-1 0 0,1 0 0,-1 0 0,1 0 0,0 1 0,0-1 0,0 0 0,0 0 0,1 0 0,-1 0 0,0 1 0,1-1 0,0 0 0,-1 0 0,1 0 0,0 0 0,0 0 0,0 0 0,0-1 0,0 1 0,1 0 0,-1 0 0,0-1 0,1 1 0,0-1 0,-1 1 0,4 1 0,7 5 0,0 0 0,0-1 0,0-1 0,20 7 0,4 3 0,2 5 0,5 4 0,63 24 0,-72-35-1365,-21-8-5461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1:47.597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7176 9681 24575,'-1'0'0,"1"1"0,-1 0 0,0 0 0,0 0 0,0 0 0,1 0 0,-1-1 0,0 1 0,0 0 0,0-1 0,-1 1 0,1-1 0,0 1 0,0-1 0,0 1 0,0-1 0,0 0 0,0 1 0,-1-1 0,1 0 0,0 0 0,0 0 0,-2 0 0,0 0 0,-244 35 0,187-27 0,0-2 0,0-2 0,-75-6 0,129 1 0,1 1 0,0-2 0,0 1 0,0 0 0,0-1 0,0 0 0,0 0 0,0-1 0,1 1 0,-1-1 0,-5-4 0,-2-4 0,0 0 0,-14-17 0,2 1 0,17 18 0,-1-1 0,2 0 0,-1-1 0,1 0 0,1 0 0,0 0 0,0-1 0,-4-17 0,5 14 0,-1 0 0,-1 0 0,0 1 0,-15-25 0,-14-9 0,2-2 0,2-1 0,-45-103 0,-46-184 0,107 290 0,3-1 0,-11-90 0,22 131 0,-9-61 0,-9-78 0,10 62 0,-3-68 0,14 24 0,-3-212 0,-4 296 0,-12-57 0,9 63 0,2 1 0,-2-60 0,9-844 0,0 931 0,-1 0 0,2 1 0,0-1 0,0 1 0,1 0 0,0-1 0,1 1 0,0 0 0,0 1 0,10-17 0,-4 12 0,0 1 0,0-1 0,1 2 0,1 0 0,0 0 0,15-10 0,-22 18 0,0 0 0,1 1 0,-1 0 0,1 0 0,0 1 0,0 0 0,0 0 0,0 0 0,11-1 0,59-1 0,-24 4 0,99-17 0,-79 7 0,77 0 0,547 11 0,-685-1 0,-1-1 0,1-1 0,-1 0 0,0 0 0,1-1 0,-1 0 0,12-6 0,2 0 0,41-11 0,-49 16 0,0 0 0,0-2 0,-1 1 0,1-2 0,-1 0 0,22-15 0,78-51 0,-92 59 0,-15 8 0,0 0 0,0 0 0,-1-1 0,0 0 0,0-1 0,-1 1 0,0-1 0,7-12 0,-4 6 0,-1-2 0,0 1 0,-1-1 0,5-17 0,-8 12 0,0-1 0,3-36 0,-1-2 0,-1 7 0,-4 40 0,0 0 0,0-1 0,1 1 0,1 0 0,8-23 0,-4 19 0,-2 1 0,0-1 0,-1 0 0,-1 0 0,2-34 0,-6-91 0,-2 58 0,3-493 0,2 546 0,8-48 0,-5 47 0,1-45 0,-8-41 0,4-85 0,2 165 0,13-50 0,-10 57 0,-2 0 0,4-60 0,-10-1382 0,-1 1428 0,-3-1 0,-12-54 0,0-1 0,5 7 0,0-113 0,11 160 0,-2 1 0,-1 0 0,-17-67 0,19 107 0,0 1 0,0-1 0,0 1 0,-1 0 0,0-1 0,0 1 0,0 0 0,-1 1 0,0-1 0,0 1 0,0 0 0,0-1 0,-1 2 0,1-1 0,-1 1 0,0-1 0,-11-4 0,-6-2 0,0 1 0,-1 1 0,-29-6 0,-5-2 0,-153-36 0,27 7 0,-99-26 0,242 63 0,28 6 0,0 0 0,0-1 0,0 0 0,0-1 0,0 0 0,1-1 0,0 0 0,-19-11 0,-2-11 0,1-1 0,1-2 0,1 0 0,-40-57 0,-31-35 0,82 104 0,-1 0 0,0 1 0,-1 1 0,-27-17 0,8 10 0,-37-32 0,61 43 0,1-1 0,0-1 0,1 0 0,1 0 0,-14-21 0,9 9 0,-1 1 0,-2 1 0,0 1 0,-1 1 0,-1 0 0,-42-30 0,52 45 0,-1 0 0,1 1 0,-1 1 0,0 0 0,-1 0 0,-20-3 0,-89-9 0,75 12 0,24 2 0,-29-3 0,-54-14 0,65 12 0,-1 1 0,0 3 0,-1 2 0,-53 3 0,-51-2 0,54-10 0,-31 0 0,66 10 0,-128 3 0,171-1 0,0 1 0,0 1 0,0 0 0,1 1 0,-1 0 0,1 1 0,0 1 0,-20 11 0,26-11 0,0 0 0,1 0 0,0 0 0,0 1 0,0 1 0,1-1 0,0 1 0,1 0 0,-1 1 0,2-1 0,-1 1 0,1 1 0,-7 17 0,7-10 0,0-1 0,1 1 0,1 0 0,0 0 0,0 21 0,5 91 0,1-48 0,-1 31 0,-4 135 0,1-240 0,0 0 0,0 1 0,0-1 0,-1 0 0,0 0 0,0 0 0,-1 0 0,1 0 0,-2-1 0,1 1 0,-1-1 0,0 0 0,0 0 0,-1 0 0,1-1 0,-1 1 0,-8 5 0,4-4 0,-1-1 0,0 0 0,-1 0 0,1-1 0,-1 0 0,0-1 0,-1-1 0,1 1 0,-22 2 0,-263 42 0,244-40 0,-93 1 0,92-7 0,38 0 0,0 0 0,0 1 0,0 1 0,0 0 0,0 1 0,1 1 0,0 1 0,0-1 0,-22 16 0,-21 9 0,42-24 0,-1-1 0,0-1 0,0 0 0,0-1 0,0-1 0,-29 2 0,-104-3 0,102-3 0,-663-3 0,546 5 0,144-1 0,-1 0 0,1-2 0,0 0 0,0-1 0,0-1 0,0-1 0,0 0 0,1-2 0,0 0 0,0-1 0,1-1 0,0-1 0,-18-13 0,-113-107 0,137 119 0,6 5 0,0-1 0,0 0 0,1 0 0,0-1 0,0 1 0,1-1 0,0 0 0,0 0 0,-2-10 0,-3-11 0,-6-41 0,-5-15 0,6 43 0,2-1 0,2 0 0,2-1 0,-5-78 0,12 109 0,-1 0 0,0 0 0,-1 0 0,0 0 0,0 0 0,-2 1 0,1 0 0,-2 0 0,-8-15 0,-3-1 0,-1 0 0,-33-37 0,46 60 0,0 0 0,-1 0 0,1 1 0,-1 0 0,0 0 0,0 0 0,0 1 0,-10-4 0,-59-18 0,44 16 0,29 8 0,-40-13 0,0 1 0,-1 2 0,0 2 0,-65-4 0,91 12 0,0-1 0,0-1 0,0-1 0,1 0 0,-31-12 0,25 11 0,-1 0 0,1 1 0,-1 2 0,0 0 0,1 1 0,-45 5 0,2-2 0,-25-4 0,53 0 0,1 2 0,-1 0 0,1 3 0,-65 12 0,95-13 0,1 1 0,0-1 0,0 1 0,0-1 0,0 1 0,1 1 0,-1-1 0,1 1 0,0 0 0,0 0 0,0 0 0,-4 7 0,-6 8 0,-18 35 0,15-24 0,4-7 0,1 1 0,1 1 0,1 0 0,1 0 0,1 1 0,1 0 0,1 0 0,2 1 0,1-1 0,0 42 0,1-28 0,-2 1 0,-14 62 0,-1-32 0,-2 15 0,13-44 0,3-18 0,2-1 0,-2 35 0,6 726 0,0-774 0,1 0 0,0 0 0,1 0 0,0 0 0,1-1 0,-1 1 0,2-1 0,-1 0 0,2 0 0,-1-1 0,9 12 0,-3-5 0,-1 1 0,8 18 0,-9-7 0,-8-23 0,0 0 0,0-1 0,0 1 0,0-1 0,1 1 0,-1-1 0,1 1 0,0-1 0,0 0 0,0 0 0,0 0 0,1 0 0,-1 0 0,1 0 0,0-1 0,0 1 0,3 1 0,1 0 0,0 1 0,0 0 0,-1 0 0,0 0 0,0 1 0,0 0 0,0 0 0,-1 0 0,0 1 0,0-1 0,-1 1 0,0 1 0,0-1 0,4 13 0,8 7 0,1-1 0,1 0 0,1-1 0,44 43 0,-41-47 0,0-2 0,2 0 0,0-2 0,1 0 0,0-2 0,1-1 0,44 17 0,-43-24 0,0-2 0,0-1 0,0-1 0,1-1 0,54-4 0,-28 0 0,34 3 0,104-4 0,-104-7 0,32-1 0,810 11 0,-913 1 0,-1 1 0,29 6 0,-28-4 0,1-1 0,19 1 0,-22-2 0,0 0 0,-1 1 0,1 0 0,-1 1 0,0 1 0,17 8 0,-17-7 0,0 0 0,1-1 0,0-1 0,-1 0 0,29 3 0,-26-6 0,-1 2 0,1 0 0,-1 1 0,0 1 0,0 0 0,0 1 0,-1 1 0,0 0 0,22 15 0,-9-3 0,0 1 0,-2 1 0,41 43 0,-59-55 0,0 0 0,-1 0 0,-1 0 0,1 1 0,-1 0 0,-1 0 0,0 1 0,0-1 0,-1 1 0,-1 0 0,0 0 0,3 20 0,-3-14 0,1 0 0,9 23 0,-8-26 0,-1 0 0,0 0 0,-1 0 0,2 27 0,6 74 0,0 14 0,-11-108 0,-1-12 0,1 1 0,0 0 0,1-1 0,0 1 0,0-1 0,1 1 0,0-1 0,8 19 0,-1-6 0,0 2 0,8 35 0,2 9 0,-9-30 0,-1 1 0,7 74 0,7 32 0,-9-80 0,-9-37 0,2 1 0,1-1 0,1 0 0,14 30 0,-1-9 0,-14-29 0,1-1 0,19 32 0,-20-41 0,-1 0 0,1 0 0,1 0 0,-1-1 0,20 15 0,-22-20 0,0 0 0,0-1 0,0 0 0,1 0 0,-1 0 0,1-1 0,0 0 0,-1 0 0,1-1 0,0 0 0,0 0 0,9 0 0,-15-1 0,119 7 0,-103-5 0,0 1 0,0 1 0,-1 1 0,0 0 0,17 8 0,48 19 0,1-3 0,105 21 0,-175-47 0,-1 0 0,1-1 0,-1-1 0,1 0 0,0 0 0,-1-1 0,1 0 0,0-1 0,20-4 0,-2-4 0,57-22 0,-77 27 0,89-31 0,-61 23 0,0-2 0,-1-1 0,42-24 0,-75 37 0,-1-1 0,1 1 0,-1-1 0,1 1 0,-1-1 0,0 0 0,0 0 0,0-1 0,0 1 0,2-4 0,-5 5 0,1 0 0,-1 1 0,1-1 0,-1 0 0,1 1 0,-1-1 0,0 0 0,0 1 0,0-1 0,0 0 0,0 1 0,0-1 0,0 0 0,-1 1 0,1-1 0,-1 0 0,1 1 0,-1-1 0,1 1 0,-1-1 0,0 1 0,0-1 0,0 1 0,0-1 0,0 1 0,0 0 0,-2-2 0,-5-9 0,-1 0 0,2 0 0,0-1 0,0 0 0,2 0 0,-1 0 0,2-1 0,-1 0 0,-2-20 0,3 20 0,-16-62 0,2 10 0,-9-69 0,-7-36 0,5 28 0,10 57 0,12 59 0,1 0 0,-4-38 0,7-296 0,5 189 0,-4 67 0,5-115 0,-3 215 0,1 0 0,1 0 0,-1 1 0,0-1 0,1 0 0,0 1 0,0-1 0,1 1 0,-1 0 0,1 0 0,0 0 0,0 0 0,0 0 0,0 1 0,1-1 0,0 1 0,-1 0 0,1 0 0,7-4 0,9-4 0,-1 1 0,2 1 0,23-8 0,-5 2 0,-32 12 0,0 0 0,0 0 0,0-1 0,-1 0 0,1 0 0,7-8 0,-12 10 0,0 0 0,0 0 0,0 0 0,-1 0 0,1-1 0,-1 1 0,0-1 0,0 1 0,1-1 0,-1 1 0,-1-1 0,1 1 0,0-1 0,-1 0 0,1 0 0,-1 1 0,0-1 0,0 0 0,0 0 0,0 1 0,-1-4 0,-5-24 0,4 21 0,0 1 0,1-1 0,0 0 0,0 0 0,1 0 0,0-10 0,1 16 0,0 0 0,0 0 0,0 0 0,0 0 0,0 0 0,0 0 0,1 1 0,0-1 0,-1 0 0,1 1 0,0-1 0,0 1 0,1-1 0,-1 1 0,0 0 0,1 0 0,-1 0 0,1 1 0,0-1 0,-1 0 0,6-1 0,10-4 0,-1 1 0,1 0 0,19-2 0,12-4 0,-15 5 0,1 2 0,0 1 0,0 1 0,67 5 0,-13-1 0,139-23 0,-45 2 0,169 18 0,-174 4 0,-144-2 0,2-1 0,-1 2 0,1 2 0,42 7 0,-14-2 0,-49-7 0,0 1 0,0 0 0,18 5 0,-28-5 0,0 0 0,0 0 0,0 0 0,0 1 0,0 0 0,-1 0 0,0 0 0,1 0 0,-1 0 0,0 1 0,0 0 0,-1 0 0,4 5 0,4 7 0,-1 0 0,-1 1 0,-1 0 0,0 0 0,10 34 0,13 93 0,2 9 0,-26-122 0,-2 1 0,-1-1 0,-1 1 0,-2-1 0,-5 54 0,2-1 0,4-30 0,12 74 0,-7-65 0,-5-41 0,0 0 0,2 0 0,0-1 0,10 31 0,13 27 0,17 84 0,-39-136 0,2 39 0,1 10 0,-1-19 0,-2 1 0,-7 101 0,0-52 0,2-66 0,-1-11 0,1 0 0,2 0 0,1 0 0,6 30 0,-3-27 0,-2 0 0,-1 1 0,-2-1 0,-4 46 0,1-7 0,2-59 0,1 4 0,-1 1 0,-1-1 0,-1 1 0,0-1 0,-2 0 0,-5 19 0,-28 95 0,5-16 0,26-94 0,-2 1 0,0-1 0,-22 39 0,25-53 0,0 0 0,0 0 0,-1 0 0,0-1 0,0 0 0,-1 0 0,1-1 0,-1 1 0,0-1 0,-1-1 0,1 1 0,-1-2 0,-13 6 0,-59 16 0,-98 17 0,131-32 0,-1-2 0,-1-3 0,-54 0 0,47-5 0,-32-2 0,-155 16 0,216-10 0,0-2 0,1-1 0,-1-1 0,0-1 0,1-2 0,-1 0 0,-39-11 0,31 6 0,-1 3 0,0 0 0,1 2 0,-46 3 0,53-1 0,-50-9 0,-15 0 0,-241 9 0,160 2 0,158-2 0,0 0 0,1-2 0,0 0 0,-25-8 0,22 6 0,-1 0 0,-24-3 0,40 8 0,-1 0 0,0 0 0,0 0 0,1 1 0,-1-1 0,1 1 0,-1 0 0,0 0 0,1 0 0,0 1 0,-1-1 0,1 1 0,0 0 0,0 0 0,0 0 0,0 0 0,0 0 0,0 1 0,0-1 0,1 1 0,-1 0 0,1 0 0,0 0 0,0 0 0,0 0 0,0 0 0,-2 7 0,0 0 0,0 1 0,0 0 0,2-1 0,-1 1 0,1 0 0,1 1 0,0-1 0,0 11 0,1-11 0,2 21 0,-2 1 0,-1-1 0,-1 0 0,-2 0 0,-15 59 0,7-49 0,-7 52 0,12-54 0,-19 63 0,16-69 0,2 0 0,1 0 0,1 1 0,-1 42 0,7 143 0,2-96 0,-2 682 0,-1-791 0,-2 1 0,1-1 0,-2-1 0,0 1 0,-1 0 0,-12 24 0,9-19 0,-10 21 0,-2 0 0,-1-1 0,-3-1 0,-1-1 0,-1-1 0,-2-1 0,-2-2 0,-40 37 0,28-26 0,35-36 0,-1 0 0,0 0 0,0 0 0,-1-1 0,-1-1 0,1 1 0,-11 5 0,-34 14 0,25-13 0,1 1 0,0 1 0,-28 23 0,-72 65 0,116-96 0,0 0 0,-1 0 0,-20 8 0,23-12 0,1 0 0,-1 1 0,1 0 0,0 0 0,0 1 0,1 1 0,-1-1 0,-10 13 0,8-5 0,1 0 0,1 1 0,0 0 0,2 0 0,-1 1 0,-6 20 0,-21 36 0,7-16 0,17-31 0,1 0 0,1 1 0,1 1 0,2-1 0,0 1 0,2 1 0,1-1 0,1 36 0,2-43 0,-1-9 0,2 0 0,-1 0 0,4 16 0,-3-23 0,0 0 0,1 0 0,-1 0 0,1 0 0,0 0 0,0-1 0,0 1 0,1-1 0,-1 1 0,1-1 0,0 0 0,4 4 0,8 5 0,1 0 0,0-2 0,0 0 0,1-1 0,0-1 0,1 0 0,-1-1 0,2-1 0,32 6 0,2-2 0,1-3 0,64 0 0,31-8 0,49 2 0,-185 1 0,-1 1 0,0 0 0,0 0 0,0 1 0,16 9 0,-14-7 0,0 0 0,29 7 0,88 5 0,18 4 0,-62-7 0,-53-10 0,0 1 0,0 2 0,-1 1 0,45 19 0,-64-22 0,0-2 0,1 1 0,-1-2 0,1 0 0,25 2 0,-23-4 0,1 2 0,-1 0 0,25 8 0,-9 0 0,-24-9 0,0 1 0,0 0 0,0 0 0,-1 1 0,1 0 0,-1 1 0,0 0 0,0 0 0,0 1 0,-1-1 0,0 2 0,13 13 0,-15-13 0,0 1 0,0-1 0,0 1 0,-1 1 0,0-1 0,0 1 0,-1-1 0,-1 1 0,1 0 0,-1 0 0,-1 0 0,0 1 0,1 12 0,6 51 0,-3-35 0,0 43 0,-4-22 0,-3 71 0,0-122 0,0-1 0,0 1 0,0-1 0,-1 0 0,0 0 0,0 0 0,-1 0 0,0 0 0,0-1 0,-6 7 0,2-3 0,0 0 0,-1-1 0,0-1 0,0 0 0,-16 12 0,-24 9 0,26-16 0,0 1 0,1 1 0,-26 24 0,33-27 0,-1-1 0,0-1 0,0 0 0,-1-1 0,0-1 0,-1 0 0,0-1 0,0-1 0,-35 7 0,-51 3 0,74-13 0,1 2 0,-45 12 0,25 0 0,31-9 0,-1-2 0,1 0 0,-1-1 0,0-1 0,0-1 0,-22 1 0,-84 6 0,-10-1 0,96-7 0,1 2 0,-1 1 0,1 2 0,-72 22 0,77-19 0,0-1 0,-1-2 0,0-2 0,-59 3 0,-536-10 0,604 1 0,0-1 0,-24-6 0,24 3 0,-46-1 0,-517 7 0,584-2-68,-3 1 107,0 0 1,0 1-1,1-1 0,-13 4 1,18-4-108,-1 1 0,0-1 0,0 1 0,1 0 0,-1 0 0,0 0 0,1 0 1,-1 0-1,1 0 0,0 1 0,-1-1 0,1 0 0,0 1 0,0-1 0,0 1 0,0-1 0,0 1 1,0-1-1,0 1 0,0 0 0,0 2 0,-3 14-6758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5:13.5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24575,'3'4'0,"0"0"0,0 0 0,-1 0 0,1 0 0,-1 0 0,0 0 0,0 1 0,-1-1 0,1 1 0,-1 0 0,1 7 0,5 56 0,-7-61 0,12 262 0,-10-257-1365,0-2-5461</inkml:trace>
  <inkml:trace contextRef="#ctx0" brushRef="#br0" timeOffset="1557.64">56 44 24575,'19'-1'0,"-5"1"0,0 0 0,0 0 0,18 4 0,-29-4 0,-1 1 0,1-1 0,-1 1 0,1-1 0,-1 1 0,0 0 0,1 0 0,-1 0 0,0 1 0,0-1 0,0 0 0,0 1 0,0-1 0,0 1 0,0 0 0,0-1 0,-1 1 0,1 0 0,-1 0 0,1 0 0,-1 1 0,0-1 0,0 0 0,0 0 0,1 3 0,-2-3 0,1 0 0,-1-1 0,0 1 0,0 0 0,-1 0 0,1-1 0,0 1 0,0 0 0,-1-1 0,1 1 0,-1 0 0,0-1 0,1 1 0,-1 0 0,0-1 0,0 1 0,0-1 0,0 0 0,0 1 0,0-1 0,-1 0 0,1 0 0,0 1 0,-1-1 0,1 0 0,-1 0 0,1 0 0,-1-1 0,1 1 0,-1 0 0,-3 0 0,-7 4 0,0-1 0,-1 0 0,-16 2 0,15-3 0,13-3 0,0 0 0,0 0 0,0 1 0,1-1 0,-1 0 0,0 0 0,0 1 0,0-1 0,0 0 0,1 1 0,-1-1 0,0 1 0,0-1 0,1 1 0,-1-1 0,0 1 0,1-1 0,-2 2 0,2-1 0,1-1 0,-1 0 0,0 1 0,0-1 0,0 1 0,1-1 0,-1 0 0,0 1 0,0-1 0,1 1 0,-1-1 0,0 0 0,1 1 0,-1-1 0,0 0 0,1 0 0,-1 1 0,0-1 0,1 0 0,-1 0 0,1 1 0,-1-1 0,1 0 0,0 0 0,44 14 0,-30-11 0,-12-1 0,1 0 0,-1 0 0,0 0 0,1 1 0,-1-1 0,-1 1 0,1-1 0,0 1 0,0 0 0,-1 0 0,0 0 0,0 0 0,0 1 0,0-1 0,0 1 0,0-1 0,-1 1 0,0-1 0,0 1 0,0 0 0,0 0 0,0 0 0,-1 5 0,1-5 0,-1 0 0,0 0 0,0 1 0,0-1 0,-1 0 0,1 0 0,-1 1 0,0-1 0,0 0 0,-1 0 0,1 0 0,-1 0 0,0 0 0,0-1 0,0 1 0,0 0 0,-1-1 0,0 0 0,1 1 0,-1-1 0,-4 3 0,-7 3 0,-1-1 0,0-1 0,0 0 0,-1-1 0,0-1 0,-21 5 0,28-9-1365</inkml:trace>
  <inkml:trace contextRef="#ctx0" brushRef="#br0" timeOffset="2986.35">401 201 24575,'-1'-2'0,"-1"1"0,1 0 0,0 0 0,-1 0 0,1 0 0,-1 0 0,0 0 0,1 0 0,-1 1 0,1-1 0,-1 0 0,0 1 0,0-1 0,1 1 0,-1 0 0,0 0 0,0 0 0,0 0 0,1 0 0,-1 0 0,0 0 0,0 0 0,0 1 0,1-1 0,-1 1 0,0-1 0,1 1 0,-1 0 0,0-1 0,1 1 0,-1 0 0,1 0 0,-1 0 0,-1 2 0,0 0 0,0-1 0,0 1 0,1 0 0,-1 0 0,1 0 0,0 0 0,0 0 0,0 0 0,0 0 0,1 1 0,-1-1 0,1 1 0,0-1 0,0 1 0,-1 6 0,2-3 0,0 0 0,0 0 0,0 0 0,1 1 0,0-1 0,1 0 0,-1 0 0,1 0 0,6 12 0,-7-16 0,1-1 0,0 1 0,-1 0 0,1-1 0,0 1 0,1-1 0,-1 1 0,0-1 0,1 0 0,-1 0 0,1 0 0,-1 0 0,1 0 0,0-1 0,0 1 0,0-1 0,0 0 0,0 0 0,0 0 0,0 0 0,1-1 0,-1 1 0,6-1 0,-6 1 0,0-1 0,1 0 0,-1 0 0,1 0 0,-1 0 0,0-1 0,1 1 0,-1-1 0,0 0 0,0 0 0,1 0 0,-1-1 0,0 1 0,0-1 0,0 0 0,0 1 0,3-5 0,-4 4 0,0-1 0,0 0 0,0-1 0,0 1 0,-1 0 0,0 0 0,1-1 0,-1 1 0,0-1 0,-1 1 0,1-1 0,-1 1 0,1-1 0,-1 0 0,0 1 0,-1-6 0,1-8-115,0 10 151,0-1-1,-1 0 1,0 1-1,0-1 1,0 0-1,-4-7 1,5 13-94,-2-1 1,1 1-1,0 0 0,0 0 1,0 1-1,-1-1 0,1 0 1,-1 0-1,0 1 0,1-1 1,-1 1-1,0-1 0,0 1 1,0 0-1,0 0 1,0 0-1,0 0 0,0 0 1,-1 0-1,1 0 0,0 1 1,0-1-1,-1 1 0,1 0 1,-3-1-1,-4 1-6768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0:41.534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4788 13213 24575,'3'-2'0,"-1"0"0,1 1 0,0 0 0,-1-1 0,1 1 0,0 0 0,0 1 0,0-1 0,0 0 0,0 1 0,0 0 0,5 0 0,1-1 0,234-10 0,13 0 0,-222 8 0,-22 2 0,0 0 0,1 0 0,22-7 0,-31 7 0,0-1 0,-1 1 0,1-1 0,-1 0 0,0 0 0,0 0 0,0 0 0,0-1 0,0 1 0,0-1 0,0 0 0,-1 0 0,1 0 0,-1 0 0,0 0 0,0 0 0,2-4 0,2-4 0,1 0 0,0 0 0,1 1 0,0 0 0,16-14 0,16-20 0,-30 31 0,-2 0 0,0-1 0,0 0 0,-1 0 0,-1-1 0,0 1 0,-1-2 0,4-21 0,-3 5 0,-2-1 0,-2 0 0,-1-34 0,0 51 0,1 0 0,5-24 0,3-25 0,-9 60 0,-1 0 0,0 0 0,0 0 0,0 0 0,-1 0 0,0 0 0,0 0 0,0 1 0,-4-9 0,3 9 0,-1 0 0,0 1 0,0-1 0,0 1 0,-1 0 0,1 0 0,-1 0 0,1 0 0,-1 0 0,0 1 0,0 0 0,0 0 0,-1 0 0,1 0 0,0 1 0,-1-1 0,1 1 0,-8-1 0,-11-1 0,-1 0 0,-28 0 0,47 3 0,-618-2 0,301 4 0,289-1 0,-36-1 0,-120-14 0,160 10 0,-7-1 0,1-1 0,0-1 0,0-2 0,1-2 0,-41-18 0,39 13 0,20 10 0,1-1 0,-25-16 0,36 21 0,0-1 0,1 0 0,-1 0 0,1 0 0,0 0 0,0 0 0,0-1 0,0 0 0,1 1 0,-1-1 0,1 0 0,0 0 0,0 0 0,-2-8 0,-1-17 0,2 1 0,0 0 0,2-1 0,4-49 0,0 3 0,-3 31 0,-1-46 0,4 1 0,22-137 0,-2 30 0,-6 38 0,-12 129 0,1 1 0,1 0 0,17-41 0,-16 50 0,-1-1 0,0 0 0,-2 0 0,0 0 0,-2-1 0,0 1 0,0-30 0,-3 43 0,0 0 0,1 0 0,0 0 0,0 1 0,3-11 0,-4 15 0,1 0 0,0 0 0,0 0 0,0 0 0,0 0 0,0 0 0,0 1 0,1-1 0,-1 1 0,1-1 0,-1 1 0,1-1 0,-1 1 0,1 0 0,0-1 0,0 1 0,-1 0 0,1 0 0,0 1 0,0-1 0,0 0 0,3 0 0,-2 1 0,0-1 0,0 1 0,0-1 0,0 0 0,0 0 0,0 0 0,0 0 0,0-1 0,-1 1 0,1-1 0,-1 1 0,1-1 0,-1 0 0,1 0 0,-1 0 0,0-1 0,0 1 0,0 0 0,0-1 0,0 1 0,-1-1 0,1 0 0,-1 1 0,0-1 0,0 0 0,0 0 0,0 0 0,0 0 0,0 0 0,-1-4 0,26-117 0,-11 48 0,11-89 0,-17 101 0,27-109 0,-4 97 0,-25 63 0,-1 0 0,0 0 0,0-1 0,-2 0 0,0 0 0,0-1 0,2-27 0,-6 40 0,-1 0 0,1 0 0,-1 1 0,1-1 0,-1 0 0,1 0 0,-1 0 0,0 1 0,0-1 0,0 0 0,0 1 0,0-1 0,-1 1 0,1-1 0,-3-1 0,-27-23 0,6 7 0,14 3 0,-1 0 0,2 0 0,0-1 0,1 0 0,0 0 0,-6-22 0,-7-13 0,5 10 0,2-1 0,-11-50 0,0 3 0,-14-19 0,23 68 0,-21-81 0,37 116 0,-20-93 0,-11-120 0,12 86 0,11 91 0,3 0 0,-1-43 0,7 63 0,2-251 0,1 250 0,1 2 0,0-1 0,2 0 0,1 1 0,0 0 0,2 1 0,0 0 0,14-22 0,19-43 0,-21 17 0,-17 51 0,1 0 0,8-20 0,-3 15 0,-2 9 0,-1-2 0,-1 1 0,-1 0 0,0-1 0,-1 0 0,0 0 0,-1-1 0,1-22 0,-6-399 0,2 434 0,0 0 0,-1 0 0,1 0 0,-1 0 0,0-1 0,0 1 0,0 0 0,0 1 0,-1-1 0,1 0 0,-1 0 0,0 0 0,0 1 0,0-1 0,0 1 0,0 0 0,0-1 0,0 1 0,-1 0 0,1 0 0,-1 0 0,0 1 0,0-1 0,1 1 0,-6-2 0,4 1 0,1 0 0,-1 0 0,0 0 0,1-1 0,-1 1 0,1-1 0,0 0 0,0 0 0,0 0 0,0 0 0,1 0 0,-1-1 0,1 1 0,0-1 0,-3-6 0,0-9 0,1 0 0,1-1 0,-1-29 0,-1-3 0,2 13 0,2 27 0,0 1 0,0-1 0,-6-18 0,6 25 0,-1 1 0,0 0 0,0 0 0,0 0 0,0 0 0,-1 0 0,0 0 0,0 1 0,0-1 0,0 1 0,0 0 0,-1 0 0,-3-3 0,-18-12 0,-55-30 0,67 42 0,0 0 0,0 2 0,-1-1 0,1 1 0,-1 1 0,-26-2 0,-114 3 0,93 3 0,-80-9 0,75-3 0,-122-38 0,152 42 0,0 1 0,0 1 0,-1 2 0,1 2 0,-57 5 0,8-2 0,-517-1 0,467 9 0,12 1 0,92-10 0,-344-3 0,317-4 0,1-3 0,-64-18 0,20 3 0,27 10 0,1-3 0,-129-49 0,187 59 0,-2 2 0,1 0 0,-1 1 0,1 1 0,-29-2 0,-86 3 0,79 3 0,1 1 0,34-1 0,0 0 0,1 0 0,-1-2 0,0 0 0,1-1 0,-1 0 0,-23-8 0,37 9 0,0-1 0,0 0 0,0 0 0,1 0 0,-1 0 0,1 0 0,-1-1 0,1 1 0,0-1 0,0 0 0,0 1 0,0-1 0,0 0 0,1 0 0,0 0 0,-1 0 0,0-6 0,-3-7 0,2 1 0,-3-25 0,2 12 0,-10-48 0,-54-320 0,59 339 0,2 21 0,-2-61 0,-1-30 0,0 12 0,9-379 0,2 253 0,-2 222 0,-6-36 0,-1-1 0,1-451 0,9 295 0,-4 110 0,0 32 0,10-104 0,10 80 0,-11 62 0,7-61 0,-2 1 0,-3 37 0,-3 17 0,2 1 0,2 0 0,2 1 0,16-36 0,-24 64 0,0 1 0,0 0 0,1 0 0,0 0 0,1 0 0,-1 1 0,1 0 0,0 0 0,1 1 0,0-1 0,-1 2 0,2-1 0,-1 1 0,0 0 0,1 0 0,0 1 0,0 0 0,12-3 0,14-3 0,1 2 0,71-5 0,-92 10 0,405-6 0,-280 9 0,21 12 0,-80-4 0,-70-7 0,0 0 0,0 1 0,-1 0 0,1 0 0,-1 1 0,0 0 0,0 1 0,13 9 0,19 9 0,14 0 0,2-2 0,117 26 0,-102-30 0,29 9 0,1-5 0,191 14 0,-244-32 0,1 0 0,1-3 0,86-9 0,-123 6 0,0 0 0,0-2 0,13-6 0,9-2 0,-32 11 0,-1 0 0,0 1 0,0-1 0,0-1 0,0 1 0,0 0 0,0-1 0,0 0 0,-1 0 0,1 1 0,-1-1 0,0-1 0,0 1 0,0 0 0,0 0 0,-1-1 0,1 1 0,-1-1 0,0 0 0,0 1 0,1-7 0,2-10 0,-2 1 0,1-37 0,-3 50 0,-2-64 0,-3 0 0,-3 1 0,-34-134 0,38 190 0,0 0 0,-1 0 0,-1 1 0,-11-18 0,12 22 0,-1-1 0,2 0 0,-1 0 0,1 0 0,1-1 0,0 1 0,0-1 0,1 0 0,-2-12 0,4-176 0,2 81 0,0 77 0,2 1 0,11-48 0,-7 40 0,4-48 0,-6 9 0,5 1 0,21-85 0,-17 66 0,-12 77 0,1 0 0,1-1 0,11-35 0,25-46 0,4 2 0,5 2 0,89-138 0,-125 222 0,1 1 0,1 0 0,1 1 0,1 1 0,0 0 0,2 1 0,0 2 0,0 0 0,1 1 0,1 1 0,45-20 0,-48 26 0,0 0 0,0 2 0,0 0 0,1 2 0,33-3 0,103 6 0,-63 3 0,-15-5 0,-40 0 0,0 1 0,0 2 0,68 11 0,-77-3 0,-1 0 0,0 2 0,29 16 0,-36-16 0,0-1 0,1-1 0,1-1 0,-1 0 0,1-2 0,29 4 0,-10-7 0,-15-1 0,0 1 0,-1 1 0,36 10 0,-34-7 0,-1-2 0,43 4 0,-47-7 0,0 1 0,-1 1 0,1 1 0,40 14 0,-41-11 0,0-2 0,1 0 0,0-1 0,37 2 0,-39-5 0,0 0 0,-1 2 0,1 0 0,-1 1 0,0 2 0,23 9 0,-16-4 0,0-2 0,1-1 0,1-1 0,-1-1 0,1-1 0,0-2 0,37 1 0,-50-3 0,0 2 0,0-1 0,0 2 0,26 11 0,-23-9 0,-14-5 0,-1 0 0,0 1 0,0-1 0,0 1 0,0 0 0,0 0 0,0 0 0,-1 1 0,0-1 0,6 9 0,26 45 0,-8-11 0,-11-18 0,0-1 0,-2 2 0,-2 0 0,11 33 0,15 34 0,-19-54 0,28 45 0,-40-76 0,1 0 0,0 0 0,0 0 0,1-1 0,0-1 0,1 1 0,0-2 0,20 14 0,-20-17 0,2 1 0,-1-2 0,1 0 0,-1 0 0,1-1 0,0 0 0,20 1 0,87-1 0,-115-3 0,449 0 0,-430 1 0,0 1 0,22 5 0,-20-2 0,37 1 0,-30-6 0,0 0 0,0 2 0,50 8 0,29 8 0,126 6 0,-142-17 0,-49-1 0,79 23 0,-69-15 0,-49-13 0,-1 0 0,1 1 0,-1 0 0,0 0 0,0 1 0,1-1 0,-2 1 0,1 1 0,0-1 0,-1 1 0,1 0 0,-1 0 0,0 0 0,-1 1 0,1 0 0,-1 0 0,0 0 0,0 0 0,0 1 0,-1 0 0,0-1 0,0 1 0,0 1 0,-1-1 0,0 0 0,0 0 0,1 8 0,42 133 0,-36-100 0,8 34 0,43 130 0,-54-192 0,-2-1 0,0 1 0,-1 0 0,-1 0 0,0 22 0,3 26 0,-1-1 0,-4-49 0,1 1 0,1-1 0,0 1 0,1-1 0,11 33 0,-12-44 0,1-1 0,0 0 0,1 0 0,-1 0 0,1 0 0,0-1 0,0 1 0,0-1 0,1 0 0,0 0 0,0-1 0,0 1 0,0-1 0,0 0 0,0-1 0,1 1 0,0-1 0,-1 0 0,1 0 0,0-1 0,9 2 0,12 0 0,1-1 0,-1-1 0,43-4 0,-25 0 0,-37 3 0,0-1 0,0-1 0,0 0 0,1 0 0,-2 0 0,1-1 0,0 0 0,0-1 0,9-6 0,9-6 0,28-25 0,-35 26 0,-9 6 0,0 0 0,0 0 0,-1-1 0,0 0 0,-1-1 0,-1 0 0,1 0 0,-2-1 0,1 0 0,-2 0 0,1-1 0,2-13 0,-1 1 0,-1 0 0,-2-1 0,0 1 0,-2-1 0,-1-33 0,-3-65 0,4-269 0,0 378 0,0 1 0,1 0 0,1 0 0,0 0 0,1 0 0,1 1 0,0 0 0,1 0 0,0 1 0,10-13 0,20-40 0,-28 45 0,-2-1 0,0 0 0,7-40 0,4-13 0,-11 44 0,-2 0 0,-1 0 0,-2-1 0,-1 1 0,-4-53 0,0 2 0,3 70 0,-1-3 0,1-1 0,0 0 0,1 0 0,0 0 0,2 1 0,-1-1 0,2 1 0,0-1 0,1 1 0,6-13 0,94-153 0,-100 174 0,-1 0 0,2 0 0,-1 0 0,1 1 0,0 0 0,0 0 0,0 0 0,0 1 0,1 0 0,0 0 0,0 0 0,0 1 0,0 0 0,1 1 0,-1 0 0,1 0 0,0 0 0,15 0 0,1-1 0,1 2 0,0 1 0,0 1 0,41 7 0,2 1 0,-46-7 0,0 1 0,0 1 0,0 1 0,34 12 0,-16-2 0,-26-10 0,1 1 0,-1 0 0,0 0 0,0 1 0,-1 1 0,0 1 0,18 15 0,7 12 0,41 52 0,-67-73 0,-1 1 0,0 0 0,-1 1 0,-1 0 0,-1 1 0,11 30 0,-13-26 0,18 39 0,-20-54 0,-1-1 0,1 0 0,0 0 0,0 0 0,1 0 0,0 0 0,0-1 0,0 0 0,11 8 0,-13-10 0,1 0 0,0 0 0,-1 1 0,0 0 0,0-1 0,0 1 0,0 0 0,-1 0 0,1 1 0,-1-1 0,0 1 0,0-1 0,-1 1 0,3 7 0,0 9 0,-1 0 0,1 25 0,-1-3 0,5 63 0,-7 143 0,-3-109 0,2 958 0,1-1078 0,1-1 0,0 1 0,1-1 0,1 0 0,10 28 0,3-4 0,25 49 0,-38-85 0,1 1 0,0-1 0,0 0 0,0 0 0,1 0 0,0-1 0,0 0 0,10 7 0,4 1 0,34 19 0,18 11 0,-58-34 0,0 0 0,1-1 0,0-1 0,1 0 0,0-1 0,0 0 0,1-2 0,0 0 0,22 4 0,-24-6 0,1 2 0,-1 0 0,23 11 0,-23-10 0,0 0 0,0 0 0,24 5 0,11-6 0,-1-2 0,87-5 0,-33-1 0,-82 2 0,0-1 0,23-5 0,32-3 0,168 9 0,-127 2 0,-78 0 0,42 8 0,36 2 0,-95-11 0,-5 0 0,0 0 0,30 5 0,-41-3 0,0-1 0,0 1 0,-1 0 0,1 0 0,-1 1 0,1-1 0,-1 1 0,0 0 0,0 1 0,-1-1 0,9 9 0,10 12 0,-1 2 0,-1 0 0,-2 2 0,0 0 0,-2 1 0,15 35 0,-28-53 0,-1-1 0,-1 1 0,1 0 0,-2 0 0,1 0 0,-1 16 0,5 35 0,0-22 0,3 79 0,1 15 0,-5-91 0,-3 0 0,-2 46 0,2 37 0,8-53 0,-6-47 0,3 44 0,-4-27 0,2 0 0,1 0 0,25 83 0,-28-114 0,8 24 0,17 36 0,-25-65 0,5 17 0,-1 0 0,-1 1 0,-1-1 0,2 34 0,1 1 0,10 10 0,-13-54 0,-1 1 0,0-1 0,-1 0 0,2 25 0,-5 19 0,-1-32 0,1 1 0,1 0 0,2 0 0,9 39 0,-7-50 0,9 34 0,-2 1 0,6 54 0,-13-79 0,0 1 0,17 47 0,-12-44 0,9 50 0,17 71 0,-15-72 0,-18-64 0,-1-1 0,-1 0 0,0 0 0,-1 1 0,-1-1 0,0 0 0,-1 1 0,0-1 0,-2 0 0,1-1 0,-2 1 0,0 0 0,-1-1 0,0 0 0,-1-1 0,-10 15 0,12-22 0,0 1 0,0-1 0,-1 0 0,0-1 0,0 1 0,0-1 0,0 0 0,-1-1 0,-12 7 0,-3-1 0,-44 13 0,45-17 0,0 1 0,-35 18 0,43-18 0,0-1 0,0-1 0,-1 0 0,1-1 0,-1 0 0,0-1 0,-27 2 0,-7-3 0,-49-5 0,18 0 0,-2 2 0,-96 3 0,127 8 0,-11 0 0,-387-7 0,230-6 0,192 5 0,0 0 0,-46 12 0,47-9 0,0 0 0,-1-2 0,-27 1 0,-412-19 0,355 9 0,-246-8 0,350 14 0,-65 0 0,-104-12 0,146 8 0,0 1 0,-57 2 0,73 2 0,0 0 0,1 1 0,-1 1 0,1 0 0,-1 0 0,1 2 0,0-1 0,1 2 0,-14 7 0,21-10 0,0-1 0,1 1 0,-1 1 0,1-1 0,0 0 0,0 1 0,0-1 0,0 1 0,1 0 0,-1 0 0,1 0 0,0 1 0,0-1 0,1 0 0,-1 1 0,1-1 0,0 1 0,0 4 0,-1 10 0,0 0 0,2 0 0,2 22 0,0-7 0,0-11 0,2 0 0,0 0 0,2 0 0,0 0 0,2-1 0,0 0 0,22 40 0,-25-48 0,0 0 0,-1 1 0,-1-1 0,0 1 0,-1 0 0,1 17 0,-2-15 0,1 1 0,1-1 0,0 1 0,7 17 0,-8-29 0,8 19 0,-2 0 0,10 44 0,-10-33 0,24 67 0,-22-77 0,-1 1 0,-1-1 0,-2 1 0,0 1 0,1 30 0,-10 182 0,2-226 0,-2-1 0,0 0 0,0 0 0,-1 0 0,-1 0 0,-8 16 0,6-14 0,0 0 0,2 0 0,-7 30 0,8-28 0,-1 0 0,-1 0 0,-9 21 0,8-22 0,1 0 0,0 0 0,-6 32 0,-39 210 0,34-195 0,6-28 0,2 0 0,2 0 0,1 1 0,-2 62 0,9-50 0,-3 0 0,-8 59 0,9-106 0,0 12 0,-1-1 0,-1 1 0,0-1 0,-1 0 0,-1 0 0,-7 15 0,8-17 0,-1 1 0,1-1 0,-4 20 0,6-22 0,0 1 0,0-1 0,-1 0 0,0 0 0,-1 0 0,0 0 0,-6 9 0,1-7 0,-1 0 0,0 0 0,-1-1 0,0 0 0,0-1 0,-1 0 0,0-1 0,0 0 0,0-1 0,-1-1 0,0 0 0,-1 0 0,1-1 0,-19 2 0,-14 2 0,0-2 0,-91-1 0,-127-20 0,-55-7 0,80-12 0,204 27 0,1 2 0,0 2 0,-1 1 0,0 2 0,0 1 0,-65 11 0,58-7 0,-77 0 0,87-5 0,-1 1 0,0 1 0,0 2 0,-36 9 0,64-12 0,0 1 0,1-1 0,-1 1 0,0 0 0,1 1 0,-1-1 0,1 1 0,0 0 0,0 0 0,0 0 0,0 0 0,0 1 0,1-1 0,-1 1 0,-4 8 0,4-5 0,1-1 0,1 1 0,-1 0 0,1 0 0,1 0 0,-1 0 0,1 0 0,0 0 0,1 1 0,0 9 0,0-7 0,-1 1 0,0-1 0,0 0 0,-1 0 0,0 0 0,-1-1 0,0 1 0,-1-1 0,0 1 0,-8 14 0,6-11 0,0 0 0,2 1 0,-1 0 0,2 0 0,0 0 0,1 0 0,0 1 0,1-1 0,1 1 0,1 22 0,2-11 0,1-1 0,0 0 0,2 0 0,1 0 0,12 27 0,-7-18 0,-2 1 0,-1 0 0,-1 1 0,-3-1 0,-1 1 0,-1 1 0,-2-1 0,-6 62 0,-16 43 0,18-124 0,-1-1 0,0 1 0,-7 17 0,-3 9 0,-8 15 0,17-46 0,0 0 0,0 0 0,2 1 0,-1-1 0,-2 23 0,-2 63 0,-5 88 0,12-62 0,4 179 0,7-215 0,-5-56 0,1 43 0,-7 411 0,0-458 0,-10 52 0,1-13 0,3-6 0,2-31 0,1 0 0,2 0 0,1 0 0,2 0 0,5 43 0,0-32 0,-3 1 0,-1 61 0,1 19 0,-2-113 0,0 1 0,1-1 0,0 0 0,1 0 0,0 0 0,0-1 0,1 1 0,0-1 0,0 0 0,1 0 0,0 0 0,1 0 0,8 9 0,-5-8 0,0 0 0,1-1 0,0 0 0,1-1 0,-1 0 0,1 0 0,0-1 0,1-1 0,16 6 0,3 1 0,35 20 0,-43-20 0,0-1 0,0-1 0,41 11 0,-10-13-11,-1-2 0,1-3 0,98-6-1,-41 0-1308,-74 3-5506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4:53.913"/>
    </inkml:context>
    <inkml:brush xml:id="br0">
      <inkml:brushProperty name="width" value="0.05" units="cm"/>
      <inkml:brushProperty name="height" value="0.05" units="cm"/>
      <inkml:brushProperty name="color" value="#66CC00"/>
    </inkml:brush>
  </inkml:definitions>
  <inkml:trace contextRef="#ctx0" brushRef="#br0">69 67 24575,'0'2'0,"6"1"0,7-1 0,4 0 0,4 0 0,4-1 0,4-1 0,3 0 0,1-2 0,1 0 0,-3-1 0,-6 1 0,-4-2 0,-3 1 0,-2 0 0,-4 1-8191</inkml:trace>
  <inkml:trace contextRef="#ctx0" brushRef="#br0" timeOffset="864.33">2 102 24575,'-2'129'0,"5"131"0,-3-259 0,0 1 0,1-1 0,-1 0 0,1 0 0,-1 0 0,1 1 0,-1-1 0,1 0 0,0 0 0,-1 0 0,1 0 0,0 0 0,0 0 0,0-1 0,0 1 0,0 0 0,0 0 0,0-1 0,0 1 0,0 0 0,0-1 0,0 1 0,1-1 0,-1 1 0,0-1 0,0 0 0,1 0 0,-1 1 0,2-1 0,43 2 0,-36-2 0,30 0-682,42-6-1,-61 3-6143</inkml:trace>
  <inkml:trace contextRef="#ctx0" brushRef="#br0" timeOffset="1521.7">47 301 24575,'0'-2'0,"1"-4"0,10-1 0,11-2 0,7-1 0,10 2 0,2 1 0,-1 3 0,-6 1 0,-4 2 0,-6-3 0,-7-1-8191</inkml:trace>
  <inkml:trace contextRef="#ctx0" brushRef="#br0" timeOffset="4715.42">503 79 24575,'-1'29'0,"-3"0"0,0 0 0,-12 41 0,-3 21 0,-9 69 0,17-128 120,2-23-321,9-9 157,0 0-1,-1 0 1,1-1 0,-1 1 0,1 0-1,-1-1 1,1 1 0,0 0-1,-1-1 1,1 1 0,0 0 0,-1-1-1,1 1 1,0-1 0,0 1 0,-1 0-1,1-1 1,0 1 0,0-1-1,0 1 1,0-1 0,-1 1 0,1-1-1,0 1 1,0-1 0,0 1 0,0-1-1,0 0 1,-1-7-6782</inkml:trace>
  <inkml:trace contextRef="#ctx0" brushRef="#br0" timeOffset="5989.84">482 146 24575,'7'10'0,"-2"-1"0,1 0 0,-1 1 0,-1 0 0,0 0 0,0 1 0,-1-1 0,0 1 0,2 15 0,-1-5 0,7 29 0,8 98 0,-19-146 0,0 0 0,0 0 0,0 0 0,0 0 0,1 0 0,-1 0 0,1 0 0,-1 0 0,1 0 0,0 0 0,1 3 0,-1-5 0,-1 0 0,0 0 0,1 0 0,-1 0 0,1 0 0,-1 0 0,0 0 0,1 0 0,-1 0 0,1 0 0,-1-1 0,0 1 0,1 0 0,-1 0 0,0 0 0,1-1 0,-1 1 0,0 0 0,1 0 0,-1-1 0,0 1 0,0 0 0,1-1 0,-1 1 0,0 0 0,0-1 0,0 1 0,1 0 0,-1-1 0,0 1 0,0 0 0,0-1 0,0 1 0,0-1 0,21-57 0,-17 44 0,37-91 0,-22 60 0,20-74 0,-36 107 0,5-14 0,-8 26 0,1 0 0,-1 0 0,0-1 0,0 1 0,0 0 0,0 0 0,1 0 0,-1 0 0,0 0 0,0 0 0,0 0 0,0 0 0,1 0 0,-1 0 0,0 0 0,0-1 0,0 1 0,1 0 0,-1 0 0,0 0 0,0 0 0,0 1 0,1-1 0,-1 0 0,0 0 0,0 0 0,0 0 0,1 0 0,-1 0 0,0 0 0,0 0 0,0 0 0,0 0 0,1 0 0,-1 1 0,0-1 0,0 0 0,0 0 0,11 16 0,-7-6 0,0 0 0,-1 1 0,0-1 0,0 1 0,-1-1 0,1 16 0,-3 69 0,-1-66 0,5 51 0,-2-65-1365,0-3-5461</inkml:trace>
  <inkml:trace contextRef="#ctx0" brushRef="#br0" timeOffset="6707.2">882 12 24575,'1'80'0,"-10"282"0,6-242-1365</inkml:trace>
  <inkml:trace contextRef="#ctx0" brushRef="#br0" timeOffset="7802.89">849 12 24575,'0'-1'0,"1"0"0,-1 1 0,0-1 0,1 0 0,0 1 0,-1-1 0,1 1 0,-1-1 0,1 1 0,0-1 0,-1 1 0,1-1 0,0 1 0,-1 0 0,1-1 0,0 1 0,0 0 0,0-1 0,-1 1 0,1 0 0,0 0 0,0 0 0,0 0 0,-1 0 0,3 0 0,26-1 0,-26 0 0,3 1 0,-1 1 0,1-1 0,-1 1 0,1 0 0,-1 0 0,0 1 0,1-1 0,-1 1 0,0 0 0,0 1 0,0-1 0,-1 1 0,1 0 0,0 0 0,-1 0 0,0 1 0,0 0 0,0-1 0,0 1 0,-1 1 0,1-1 0,-1 1 0,0-1 0,-1 1 0,1 0 0,-1 0 0,0 0 0,0 0 0,0 0 0,-1 1 0,1-1 0,-2 0 0,1 1 0,0-1 0,-1 9 0,0-8 0,0 0 0,0 0 0,-1-1 0,1 1 0,-1 0 0,-2 6 0,1-9 0,1 0 0,-1-1 0,1 1 0,-1 0 0,0-1 0,0 1 0,0-1 0,-1 0 0,1 1 0,-1-1 0,1 0 0,-5 2 0,-3 3-119,3-2-59,-1 1 0,0-1 0,0-1 0,-1 1 0,0-1 0,-10 3 0,9-5-6648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3:21.220"/>
    </inkml:context>
    <inkml:brush xml:id="br0">
      <inkml:brushProperty name="width" value="0.05" units="cm"/>
      <inkml:brushProperty name="height" value="0.05" units="cm"/>
      <inkml:brushProperty name="color" value="#F6630D"/>
    </inkml:brush>
  </inkml:definitions>
  <inkml:trace contextRef="#ctx0" brushRef="#br0">82 256 24575,'25'0'0,"-15"1"0,-1-1 0,0 0 0,1 0 0,-1-1 0,16-3 0,-23 3 0,0 0 0,1 0 0,-1 1 0,0-2 0,0 1 0,0 0 0,-1 0 0,1-1 0,0 1 0,0 0 0,-1-1 0,1 0 0,-1 1 0,1-1 0,-1 0 0,0 0 0,1 0 0,-1 0 0,0 0 0,-1 0 0,1 0 0,0 0 0,0-1 0,-1 1 0,0 0 0,1 0 0,-1-1 0,0-2 0,0 3 0,1 0 0,-1 0 0,0 1 0,0-1 0,0 0 0,0 0 0,-1 0 0,1 1 0,0-1 0,-1 0 0,1 1 0,-1-1 0,0 0 0,1 1 0,-1-1 0,0 1 0,0-1 0,0 1 0,0-1 0,0 1 0,0 0 0,-1-1 0,-1-1 0,0 2 0,1 0 0,-1 0 0,0 0 0,1 1 0,-1-1 0,0 1 0,0-1 0,1 1 0,-1 0 0,0 0 0,0 0 0,0 1 0,1-1 0,-1 1 0,-3 0 0,-4 2 0,0 0 0,0 1 0,0 0 0,1 0 0,-1 1 0,1 1 0,0 0 0,1 0 0,-1 0 0,-11 13 0,16-16 0,0 1 0,1 0 0,0-1 0,0 1 0,0 0 0,0 1 0,0-1 0,1 0 0,0 1 0,0-1 0,0 1 0,1 0 0,-1 0 0,1-1 0,0 1 0,1 0 0,-1 0 0,1 0 0,0 0 0,0 0 0,0 0 0,1 0 0,0 0 0,2 8 0,-2-11 3,-1 0 1,1 0-1,0-1 0,0 1 0,0-1 1,0 1-1,1-1 0,-1 1 0,0-1 1,1 0-1,-1 0 0,0 1 0,1-1 1,-1 0-1,1 0 0,0-1 0,-1 1 0,1 0 1,0 0-1,0-1 0,-1 1 0,1-1 1,0 0-1,0 1 0,0-1 0,0 0 1,0 0-1,-1 0 0,1 0 0,0 0 1,0-1-1,0 1 0,0-1 0,-1 1 1,1-1-1,2-1 0,3 0-168,-1-1 0,1 0 0,-1 0 0,0 0 0,0-1 0,0 0 0,-1 0 0,8-7 0,-3 0-6661</inkml:trace>
  <inkml:trace contextRef="#ctx0" brushRef="#br0" timeOffset="2758.36">329 179 24575,'-2'0'0,"1"0"0,-1 1 0,0 0 0,1-1 0,0 1 0,-1 0 0,1 0 0,-1-1 0,1 1 0,0 0 0,-1 0 0,1 1 0,0-1 0,0 0 0,0 0 0,0 1 0,0-1 0,0 0 0,0 1 0,0 1 0,-18 37 0,15-29 0,-10 17 0,10-24 0,6-19 0,0 9 0,-1 0 0,1 1 0,0-1 0,1 1 0,-1-1 0,1 1 0,0 0 0,1 0 0,-1 0 0,1 1 0,0-1 0,0 1 0,0 0 0,1 0 0,-1 0 0,1 1 0,0-1 0,0 1 0,0 1 0,1-1 0,-1 1 0,1-1 0,-1 2 0,1-1 0,0 0 0,-1 1 0,1 0 0,0 1 0,0-1 0,0 1 0,0 0 0,0 1 0,0 0 0,0-1 0,10 4 0,-14-2 0,0-1 0,-1 0 0,1 1 0,-1-1 0,1 1 0,-1-1 0,0 1 0,1 0 0,-1 0 0,0-1 0,0 1 0,0 0 0,-1 0 0,1 0 0,0 0 0,-1 0 0,1 0 0,-1 0 0,0 0 0,1 0 0,-1 0 0,0 1 0,0-1 0,-1 4 0,0 6 0,0 0 0,-5 24 0,-10 20-1365,14-46-5461</inkml:trace>
  <inkml:trace contextRef="#ctx0" brushRef="#br0" timeOffset="5933.42">752 0 24575,'0'32'0,"-9"181"0,8-196 0,1-14 0,0 1 0,0-1 0,0 0 0,0 0 0,-1 1 0,1-1 0,-1 0 0,0 0 0,0 0 0,0 0 0,0 0 0,-1 0 0,-3 5 0,0-8 0,1-11 0,0-16 0,4 23 0,-3-26 0,-4-17 0,7 44 0,-1 1 0,0-1 0,0 1 0,-1-1 0,1 1 0,0 0 0,-1 0 0,1 0 0,-1 0 0,0 0 0,1 0 0,-1 0 0,0 0 0,0 1 0,-4-3 0,1 1 0,1 0 0,0 1 0,-1 0 0,0 0 0,1 0 0,-1 1 0,0-1 0,0 1 0,0 0 0,0 0 0,0 1 0,-6 0 0,8 0 0,1 1 0,-1-1 0,1 1 0,-1 0 0,1 0 0,-1 0 0,1 1 0,-1-1 0,1 0 0,0 1 0,0-1 0,0 1 0,0 0 0,0 0 0,0 0 0,0 0 0,1 0 0,-1 0 0,1 0 0,-1 1 0,1-1 0,0 0 0,0 1 0,-1 3 0,-2 3 0,1 0 0,0 1 0,0 0 0,1 0 0,1 0 0,-1-1 0,2 1 0,0 20 0,0-27 0,0 0 0,1 0 0,0 1 0,-1-1 0,1 0 0,0 0 0,1 0 0,-1 0 0,0 0 0,1 0 0,0-1 0,-1 1 0,1 0 0,0-1 0,1 1 0,-1-1 0,0 0 0,1 0 0,-1 0 0,1 0 0,0 0 0,-1 0 0,1-1 0,0 1 0,0-1 0,0 0 0,0 0 0,0 0 0,1 0 0,5 0 0,-6 0-59,1 0 0,-1 0-1,1-1 1,-1 1-1,1-1 1,-1 0 0,1 0-1,-1 0 1,1-1 0,-1 1-1,0-1 1,1 0 0,-1 1-1,1-2 1,-1 1-1,0 0 1,0-1 0,0 1-1,0-1 1,0 0 0,0 0-1,3-3 1,2-5-6767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3:12.533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0 155 24575,'0'2'0,"4"1"0,3-1 0,2 0 0,2-1 0,1 0 0,-1 0 0,1-1 0,2 2 0,2 0 0,0 1 0,-2-2-8191</inkml:trace>
  <inkml:trace contextRef="#ctx0" brushRef="#br0" timeOffset="1686.66">113 1 24575,'-2'0'0,"1"1"0,0-1 0,-1 1 0,1 0 0,0-1 0,-1 1 0,1 0 0,0 0 0,0 0 0,0 0 0,0 0 0,0 0 0,0 0 0,0 1 0,0-1 0,0 0 0,1 0 0,-1 1 0,0 1 0,-13 27 0,-19 65 0,27-79 0,2 1 0,0 0 0,0 0 0,2 1 0,0-1 0,1 0 0,1 1 0,3 25 0,-3-41 4,1 0 0,0 0 0,-1 1 0,1-1 0,0 0 0,0 0 0,0 0 0,0 0 0,0 0 0,1 0 0,-1 0 0,1 0 0,-1 0 0,1-1 0,-1 1 0,1-1 0,0 1 0,0-1 0,0 0 0,0 1 0,0-1 0,0 0 0,0 0 0,0-1 0,1 1 0,-1 0 0,0-1 0,1 1 0,2-1 0,-1 1-82,0-1 0,-1 1 0,1-1-1,0 0 1,-1 0 0,1-1 0,-1 1 0,1-1 0,0 0-1,-1 0 1,1 0 0,-1 0 0,0 0 0,1-1 0,-1 0-1,0 1 1,0-1 0,5-5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3:02.556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241 68 24575,'-4'-3'0,"0"0"0,0 0 0,-1 0 0,1 1 0,-1 0 0,0 0 0,1 0 0,-1 1 0,0-1 0,0 1 0,0 0 0,0 1 0,-6-1 0,-1 0 0,0 1 0,0 0 0,1 1 0,-20 4 0,28-4 0,1 0 0,0 0 0,0 0 0,0 1 0,0-1 0,0 1 0,0-1 0,0 1 0,0 0 0,1-1 0,-1 1 0,1 0 0,-1 0 0,1 0 0,0 1 0,0-1 0,0 0 0,0 0 0,0 1 0,0-1 0,0 0 0,1 1 0,-1-1 0,1 1 0,0-1 0,0 1 0,0-1 0,0 1 0,1 4 0,-1-3 0,0 0 0,1 1 0,-1-1 0,1 0 0,0 0 0,0 0 0,0 1 0,1-1 0,-1 0 0,1-1 0,0 1 0,0 0 0,1 0 0,-1-1 0,1 0 0,5 7 0,24 9 0,-24-15 0,0 1 0,-1-1 0,0 1 0,11 11 0,-15-14 0,-1 1 0,0-1 0,0 1 0,-1 0 0,1-1 0,-1 1 0,1 0 0,-1 0 0,0 0 0,0 1 0,0-1 0,0 0 0,-1 0 0,1 0 0,-1 1 0,0 4 0,0-4 0,0-1 0,-1 1 0,1-1 0,-1 0 0,0 1 0,0-1 0,0 0 0,0 1 0,0-1 0,-1 0 0,0 0 0,1 0 0,-1 0 0,0-1 0,-1 1 0,1 0 0,0-1 0,-1 1 0,1-1 0,-1 0 0,0 0 0,0 0 0,-5 2 0,2-1 0,0 0 0,0-1 0,0 0 0,0 0 0,-1-1 0,1 0 0,-1 0 0,1 0 0,-1-1 0,1 0 0,-1 0 0,-6-2 0,9 1-85,0-1 0,1 0-1,-1 1 1,0-2 0,1 1-1,0 0 1,-1-1 0,1 1-1,0-1 1,0 0 0,0 0-1,1 0 1,-1-1 0,1 1-1,-3-6 1</inkml:trace>
  <inkml:trace contextRef="#ctx0" brushRef="#br0" timeOffset="852.08">297 178 24575,'0'-2'0,"2"-1"0,2 1 0,3 0 0,2 1 0,1 0 0,1 0 0,2 1 0,1 0 0,2 0 0,2 0 0,0 0 0,-1 1 0,-4-1-8191</inkml:trace>
  <inkml:trace contextRef="#ctx0" brushRef="#br0" timeOffset="2033.32">387 1 24575,'-12'29'0,"1"0"0,1 1 0,2 1 0,1-1 0,-3 33 0,5-35 0,4-20 0,-3 37 0,4-43 0,0-1 0,0 0 0,0 1 0,0-1 0,1 0 0,-1 1 0,0-1 0,1 0 0,-1 1 0,1-1 0,0 0 0,-1 0 0,1 0 0,0 1 0,0-1 0,0 0 0,0 0 0,0 0 0,0 0 0,0 0 0,0-1 0,0 1 0,0 0 0,0 0 0,1-1 0,-1 1 0,0-1 0,2 1 0,18 5-1365,-11-4-5461</inkml:trace>
  <inkml:trace contextRef="#ctx0" brushRef="#br0" timeOffset="3635.74">687 200 24575,'0'-2'0,"0"0"0,-1-1 0,1 1 0,0 0 0,-1 0 0,1-1 0,-1 1 0,0 0 0,0 0 0,0 0 0,0 0 0,0 0 0,0 0 0,-1 0 0,1 0 0,-1 0 0,1 1 0,-1-1 0,0 1 0,1-1 0,-1 1 0,0-1 0,0 1 0,0 0 0,0 0 0,0 0 0,0 0 0,-1 0 0,1 1 0,0-1 0,0 1 0,-5-1 0,3 0 0,0 1 0,0 0 0,0-1 0,0 2 0,1-1 0,-1 0 0,0 1 0,0 0 0,0 0 0,0 0 0,0 0 0,1 0 0,-1 1 0,0 0 0,1 0 0,0 0 0,-1 0 0,-3 4 0,4-2 0,-1 0 0,1 0 0,0 0 0,0 1 0,1-1 0,-1 1 0,1 0 0,0 0 0,0 0 0,-1 10 0,-5 53 0,8-63 0,-1-4 0,1 0 0,0 1 0,0-1 0,0 0 0,0 0 0,0 0 0,0 0 0,0 0 0,0 0 0,0 0 0,1 0 0,-1 0 0,0 0 0,1 0 0,-1 0 0,0 0 0,1 0 0,-1 0 0,1 0 0,0 0 0,-1 0 0,1 0 0,0-1 0,0 1 0,-1 0 0,2 0 0,0 0 0,-1-1 0,1 0 0,-1 0 0,0 0 0,1 0 0,-1 0 0,0 0 0,1 0 0,-1 0 0,1-1 0,-1 1 0,0 0 0,1-1 0,-1 1 0,0-1 0,0 0 0,2 0 0,2-2 0,-1 0 0,0 0 0,0 0 0,0 0 0,0 0 0,0-1 0,-1 0 0,0 0 0,0 0 0,5-8 0,-4 1 0,11-26 0,-10 28 0,-2 17 0,-4-4-54,1 1-1,0-1 0,0 1 1,1-1-1,-1 0 1,1 1-1,0-1 0,0 0 1,1 1-1,-1-1 1,1 0-1,0 0 0,0 0 1,0 0-1,0-1 0,1 1 1,-1-1-1,1 1 1,0-1-1,0 0 0,1 0 1,-1 0-1,1 0 1,4 2-1,3 1-6771</inkml:trace>
  <inkml:trace contextRef="#ctx0" brushRef="#br0" timeOffset="4751.29">777 178 24575,'-2'36'0,"0"-9"0,8-50 0,-2-15 0,-4 29 0,1-1 0,0 1 0,0 0 0,1 0 0,3-10 0,-4 17 3,0 1 0,0 0 0,0 0 0,1-1 0,-1 1 0,0 0 0,0 0 0,1 0 0,-1 0 0,1 0 0,-1 1 0,1-1-1,-1 0 1,1 1 0,-1-1 0,1 1 0,-1-1 0,1 1 0,0 0 0,-1-1 0,4 1 0,43 1-430,-35 0-576,-3-1-5823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45.624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0 7 24575,'4'1'0,"0"0"0,0 1 0,0 0 0,0 0 0,-1 0 0,1 0 0,-1 1 0,7 4 0,-2-1 0,14 14 0,-1 0 0,0 1 0,-1 1 0,-2 1 0,0 0 0,22 39 0,32 42 0,-51-73 0,-17-23 0,1-1 0,1 1 0,9 10 0,-14-17 0,-1-1 0,1 0 0,-1 0 0,1 1 0,-1-1 0,1 0 0,-1 0 0,1 0 0,-1 0 0,1 0 0,-1 1 0,1-1 0,-1 0 0,1 0 0,-1 0 0,1 0 0,-1-1 0,1 1 0,-1 0 0,1 0 0,-1 0 0,1 0 0,-1 0 0,0-1 0,1 1 0,-1 0 0,1 0 0,-1-1 0,1 1 0,-1 0 0,0-1 0,1 1 0,-1 0 0,0-1 0,1 1 0,-1-1 0,0 1 0,1 0 0,-1-1 0,0 1 0,0-1 0,0 1 0,0-1 0,1 1 0,-1-1 0,0 1 0,0-1 0,0 0 0,10-32 0,-9 29 0,7-29 0,2 0 0,1 1 0,1 0 0,2 1 0,1 1 0,2 0 0,40-54 0,-36 58-1365,-2 1-5461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43.234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301 1 24575,'-13'0'0,"0"2"0,0 0 0,0 0 0,0 1 0,1 1 0,-1 0 0,1 1 0,0 0 0,0 1 0,0 0 0,1 1 0,-11 9 0,5-4 0,1 1 0,1 1 0,0 1 0,1 0 0,0 1 0,-21 33 0,34-48 0,1 0 0,-1 0 0,1 0 0,-1 0 0,1 0 0,0 0 0,0 0 0,-1 0 0,1 1 0,0-1 0,0 0 0,0 0 0,0 0 0,0 0 0,0 0 0,0 0 0,1 1 0,-1-1 0,0 0 0,1 0 0,-1 0 0,1 0 0,-1 0 0,1 0 0,-1 0 0,1 0 0,0 0 0,-1-1 0,1 1 0,0 0 0,0 0 0,0 0 0,-1-1 0,1 1 0,2 0 0,3 4 0,1-1 0,0 0 0,15 6 0,-16-8 0,58 26 0,-1 2 0,88 57 0,-138-78-273,0 0 0,0 1 0,-1 0 0,15 18 0,-14-13-6553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15T19:22:38.856"/>
    </inkml:context>
    <inkml:brush xml:id="br0">
      <inkml:brushProperty name="width" value="0.05" units="cm"/>
      <inkml:brushProperty name="height" value="0.05" units="cm"/>
      <inkml:brushProperty name="color" value="#00A0D7"/>
    </inkml:brush>
  </inkml:definitions>
  <inkml:trace contextRef="#ctx0" brushRef="#br0">0 92 24575,'4'-1'0,"0"1"0,1 1 0,-1-1 0,0 1 0,0-1 0,0 1 0,0 1 0,0-1 0,0 0 0,0 1 0,-1 0 0,1 0 0,0 0 0,-1 0 0,1 1 0,-1-1 0,0 1 0,0 0 0,0 0 0,0 0 0,-1 0 0,1 0 0,-1 1 0,4 7 0,41 55 0,-25-36 0,-1 0 0,26 51 0,-37-57 0,-8-17 0,0-1 0,1 1 0,-1-1 0,1 0 0,1 0 0,-1 0 0,1 0 0,0-1 0,1 1 0,9 8 0,-13-13 0,0-1 0,0 0 0,1 1 0,-1-1 0,0 1 0,1-1 0,-1 0 0,0 0 0,1 0 0,-1 0 0,0 0 0,1 0 0,-1 0 0,0 0 0,1-1 0,-1 1 0,0-1 0,1 1 0,-1-1 0,0 1 0,0-1 0,0 1 0,0-1 0,1 0 0,-1 0 0,0 0 0,0 0 0,0 0 0,0 0 0,-1 0 0,1 0 0,0 0 0,1-1 0,2-5 0,1 1 0,-1-1 0,0 0 0,4-10 0,46-137 0,9-22 0,-48 141-1365,-2 5-5461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9AC28-992D-40AB-88F1-42FDAA030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LD Readme v1.2 (CK).dotx</Template>
  <TotalTime>170</TotalTime>
  <Pages>9</Pages>
  <Words>1174</Words>
  <Characters>6697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Tianze Wu</dc:creator>
  <cp:lastModifiedBy>Wu, Tianze</cp:lastModifiedBy>
  <cp:revision>84</cp:revision>
  <cp:lastPrinted>2012-06-15T19:28:00Z</cp:lastPrinted>
  <dcterms:created xsi:type="dcterms:W3CDTF">2022-03-07T13:02:00Z</dcterms:created>
  <dcterms:modified xsi:type="dcterms:W3CDTF">2023-02-09T23:04:00Z</dcterms:modified>
</cp:coreProperties>
</file>